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81" w:rsidRDefault="00A3531D" w:rsidP="008F16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Методическая разработка</w:t>
      </w:r>
      <w:r w:rsidR="00D0081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занятии (классный час)</w:t>
      </w:r>
      <w:r w:rsidR="00A5374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</w:p>
    <w:p w:rsidR="008F1681" w:rsidRPr="008F1681" w:rsidRDefault="008F1681" w:rsidP="008F16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8F1681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 xml:space="preserve">«Волонтерство </w:t>
      </w:r>
      <w:r w:rsidR="00A53746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– шаг к доброте</w:t>
      </w:r>
      <w:r w:rsidRPr="008F1681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»</w:t>
      </w:r>
    </w:p>
    <w:p w:rsidR="008F1681" w:rsidRPr="007360AA" w:rsidRDefault="008F1681" w:rsidP="008F168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F1681" w:rsidRPr="007360AA" w:rsidRDefault="00A53746" w:rsidP="00965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Категория 9-11 кл.</w:t>
      </w:r>
    </w:p>
    <w:p w:rsidR="008F1681" w:rsidRPr="008F1681" w:rsidRDefault="008F1681" w:rsidP="00965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7360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Воспитательное мероприятие разработано </w:t>
      </w:r>
      <w:r w:rsidR="00E552F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учителем </w:t>
      </w:r>
      <w:r w:rsidR="00A53746">
        <w:rPr>
          <w:rFonts w:ascii="Times New Roman" w:eastAsia="Times New Roman" w:hAnsi="Times New Roman"/>
          <w:sz w:val="28"/>
          <w:szCs w:val="28"/>
          <w:lang w:val="ru-RU" w:eastAsia="ru-RU"/>
        </w:rPr>
        <w:t>иностранных языков МОУ Калмаюрская СШ имени Д.И.Шарипова, Скрыгиным Василием Валерьевичем</w:t>
      </w:r>
    </w:p>
    <w:p w:rsidR="00BC28F8" w:rsidRDefault="00BC28F8" w:rsidP="00F25BF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A53746">
        <w:rPr>
          <w:rFonts w:ascii="Times New Roman" w:hAnsi="Times New Roman"/>
          <w:b/>
          <w:iCs/>
          <w:sz w:val="28"/>
          <w:szCs w:val="28"/>
          <w:lang w:val="ru-RU"/>
        </w:rPr>
        <w:t>І. Общая характеристика мероприятия</w:t>
      </w:r>
      <w:r w:rsidR="00A53746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:rsidR="00A53746" w:rsidRPr="00A53746" w:rsidRDefault="00A53746" w:rsidP="00F25B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C28F8" w:rsidRPr="007360AA" w:rsidRDefault="00BC28F8" w:rsidP="00F25BF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360AA">
        <w:rPr>
          <w:rFonts w:ascii="Times New Roman" w:hAnsi="Times New Roman"/>
          <w:sz w:val="28"/>
          <w:szCs w:val="28"/>
          <w:lang w:val="ru-RU"/>
        </w:rPr>
        <w:t xml:space="preserve">Форма проведения </w:t>
      </w:r>
      <w:r w:rsidR="002C26B9">
        <w:rPr>
          <w:rFonts w:ascii="Times New Roman" w:hAnsi="Times New Roman"/>
          <w:sz w:val="28"/>
          <w:szCs w:val="28"/>
          <w:lang w:val="ru-RU"/>
        </w:rPr>
        <w:tab/>
      </w:r>
      <w:r w:rsidR="002C26B9">
        <w:rPr>
          <w:rFonts w:ascii="Times New Roman" w:hAnsi="Times New Roman"/>
          <w:sz w:val="28"/>
          <w:szCs w:val="28"/>
          <w:lang w:val="ru-RU"/>
        </w:rPr>
        <w:tab/>
      </w:r>
      <w:r w:rsidR="00A53746">
        <w:rPr>
          <w:rFonts w:ascii="Times New Roman" w:hAnsi="Times New Roman"/>
          <w:b/>
          <w:sz w:val="28"/>
          <w:szCs w:val="28"/>
          <w:lang w:val="ru-RU"/>
        </w:rPr>
        <w:t>Соревнование</w:t>
      </w:r>
      <w:r w:rsidR="0000204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A53746" w:rsidRPr="00A53746" w:rsidRDefault="00BC28F8" w:rsidP="00F25BF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53746">
        <w:rPr>
          <w:rFonts w:ascii="Times New Roman" w:hAnsi="Times New Roman"/>
          <w:sz w:val="28"/>
          <w:szCs w:val="28"/>
          <w:lang w:val="ru-RU"/>
        </w:rPr>
        <w:t xml:space="preserve">Тема мероприятия </w:t>
      </w:r>
      <w:r w:rsidR="002C26B9" w:rsidRPr="00A53746">
        <w:rPr>
          <w:rFonts w:ascii="Times New Roman" w:hAnsi="Times New Roman"/>
          <w:b/>
          <w:sz w:val="28"/>
          <w:szCs w:val="28"/>
          <w:lang w:val="ru-RU"/>
        </w:rPr>
        <w:tab/>
      </w:r>
      <w:r w:rsidR="002C26B9" w:rsidRPr="00A53746">
        <w:rPr>
          <w:rFonts w:ascii="Times New Roman" w:hAnsi="Times New Roman"/>
          <w:b/>
          <w:sz w:val="28"/>
          <w:szCs w:val="28"/>
          <w:lang w:val="ru-RU"/>
        </w:rPr>
        <w:tab/>
      </w:r>
      <w:r w:rsidR="002C26B9" w:rsidRPr="00A53746">
        <w:rPr>
          <w:rFonts w:ascii="Times New Roman" w:hAnsi="Times New Roman"/>
          <w:b/>
          <w:sz w:val="28"/>
          <w:szCs w:val="28"/>
          <w:lang w:val="ru-RU"/>
        </w:rPr>
        <w:tab/>
      </w:r>
      <w:r w:rsidR="00A53746" w:rsidRPr="00A53746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«Волонтерство – шаг к доброте»</w:t>
      </w:r>
      <w:r w:rsidR="00A53746" w:rsidRPr="00A5374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BC28F8" w:rsidRPr="00A53746" w:rsidRDefault="00BC28F8" w:rsidP="00F25BF6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53746">
        <w:rPr>
          <w:rFonts w:ascii="Times New Roman" w:hAnsi="Times New Roman"/>
          <w:sz w:val="28"/>
          <w:szCs w:val="28"/>
          <w:lang w:val="ru-RU"/>
        </w:rPr>
        <w:t xml:space="preserve">Цели мероприятия: </w:t>
      </w:r>
    </w:p>
    <w:p w:rsidR="00BC28F8" w:rsidRPr="00902F2C" w:rsidRDefault="00BC28F8" w:rsidP="00D00816">
      <w:pPr>
        <w:numPr>
          <w:ilvl w:val="0"/>
          <w:numId w:val="3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8062A">
        <w:rPr>
          <w:rFonts w:ascii="Times New Roman" w:hAnsi="Times New Roman"/>
          <w:b/>
          <w:i/>
          <w:sz w:val="28"/>
          <w:szCs w:val="28"/>
          <w:lang w:val="ru-RU"/>
        </w:rPr>
        <w:t>воспитательная</w:t>
      </w:r>
      <w:r w:rsidRPr="00C8062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53746">
        <w:rPr>
          <w:rFonts w:ascii="Times New Roman" w:hAnsi="Times New Roman"/>
          <w:b/>
          <w:sz w:val="28"/>
          <w:szCs w:val="28"/>
          <w:lang w:val="ru-RU"/>
        </w:rPr>
        <w:t>(</w:t>
      </w:r>
      <w:r w:rsidR="00A53746" w:rsidRPr="00A53746">
        <w:rPr>
          <w:rFonts w:ascii="Times New Roman" w:hAnsi="Times New Roman"/>
          <w:i/>
          <w:sz w:val="28"/>
          <w:szCs w:val="28"/>
        </w:rPr>
        <w:t xml:space="preserve">формирование представления о жизни как проявлении себя в различных видах волонтёрской деятельности, воспитание нравственных качеств личности </w:t>
      </w:r>
      <w:r w:rsidR="002414C7" w:rsidRPr="00C8062A">
        <w:rPr>
          <w:rFonts w:ascii="Times New Roman" w:hAnsi="Times New Roman"/>
          <w:i/>
          <w:sz w:val="28"/>
          <w:szCs w:val="28"/>
          <w:lang w:val="ru-RU"/>
        </w:rPr>
        <w:t xml:space="preserve">воспитывать любовь к добровольческому делу, прививать чувство сострадания к другим людям, </w:t>
      </w:r>
      <w:r w:rsidR="00040DD6" w:rsidRPr="00C8062A">
        <w:rPr>
          <w:rFonts w:ascii="Times New Roman" w:hAnsi="Times New Roman"/>
          <w:i/>
          <w:sz w:val="28"/>
          <w:szCs w:val="28"/>
          <w:lang w:val="ru-RU"/>
        </w:rPr>
        <w:t>спос</w:t>
      </w:r>
      <w:r w:rsidR="00C8062A" w:rsidRPr="00C8062A">
        <w:rPr>
          <w:rFonts w:ascii="Times New Roman" w:hAnsi="Times New Roman"/>
          <w:i/>
          <w:sz w:val="28"/>
          <w:szCs w:val="28"/>
          <w:lang w:val="ru-RU"/>
        </w:rPr>
        <w:t>обствовать проявлению интереса к участию</w:t>
      </w:r>
      <w:r w:rsidR="00040DD6" w:rsidRPr="00C8062A">
        <w:rPr>
          <w:rFonts w:ascii="Times New Roman" w:hAnsi="Times New Roman"/>
          <w:i/>
          <w:sz w:val="28"/>
          <w:szCs w:val="28"/>
          <w:lang w:val="ru-RU"/>
        </w:rPr>
        <w:t xml:space="preserve"> в добровольческой деятельности</w:t>
      </w:r>
      <w:r w:rsidR="00902F2C" w:rsidRPr="00C806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)</w:t>
      </w:r>
    </w:p>
    <w:p w:rsidR="00BC28F8" w:rsidRDefault="00BC28F8" w:rsidP="00D00816">
      <w:pPr>
        <w:numPr>
          <w:ilvl w:val="0"/>
          <w:numId w:val="3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8062A">
        <w:rPr>
          <w:rFonts w:ascii="Times New Roman" w:hAnsi="Times New Roman"/>
          <w:b/>
          <w:i/>
          <w:sz w:val="28"/>
          <w:szCs w:val="28"/>
          <w:lang w:val="ru-RU"/>
        </w:rPr>
        <w:t>развивающая</w:t>
      </w:r>
      <w:r w:rsidRPr="007360AA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C8062A">
        <w:rPr>
          <w:rFonts w:ascii="Times New Roman" w:hAnsi="Times New Roman"/>
          <w:i/>
          <w:sz w:val="28"/>
          <w:szCs w:val="28"/>
          <w:lang w:val="ru-RU"/>
        </w:rPr>
        <w:t>(</w:t>
      </w:r>
      <w:r w:rsidR="00902F2C" w:rsidRPr="00C8062A">
        <w:rPr>
          <w:rFonts w:ascii="Times New Roman" w:hAnsi="Times New Roman"/>
          <w:i/>
          <w:sz w:val="28"/>
          <w:szCs w:val="28"/>
          <w:lang w:val="ru-RU"/>
        </w:rPr>
        <w:t xml:space="preserve">развивать </w:t>
      </w:r>
      <w:r w:rsidR="00902F2C" w:rsidRPr="00C806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умение </w:t>
      </w:r>
      <w:r w:rsidR="00123D23" w:rsidRPr="00C806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понимать мир другого человека, развивать чувство уважения к другому человеку и чувство собственного достоинства)</w:t>
      </w:r>
      <w:r w:rsidR="002C26B9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+ развивать память, внимание, мышление, скорость принятия решений, умение быстро концентрироваться</w:t>
      </w:r>
    </w:p>
    <w:p w:rsidR="00BC28F8" w:rsidRDefault="00123D23" w:rsidP="00D00816">
      <w:pPr>
        <w:numPr>
          <w:ilvl w:val="0"/>
          <w:numId w:val="3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8062A">
        <w:rPr>
          <w:rFonts w:ascii="Times New Roman" w:hAnsi="Times New Roman"/>
          <w:b/>
          <w:i/>
          <w:sz w:val="28"/>
          <w:szCs w:val="28"/>
          <w:lang w:val="ru-RU"/>
        </w:rPr>
        <w:t>обучающая</w:t>
      </w:r>
      <w:r w:rsidR="00BC28F8" w:rsidRPr="00C8062A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BC28F8" w:rsidRPr="00C8062A">
        <w:rPr>
          <w:rFonts w:ascii="Times New Roman" w:hAnsi="Times New Roman"/>
          <w:i/>
          <w:sz w:val="28"/>
          <w:szCs w:val="28"/>
          <w:lang w:val="ru-RU"/>
        </w:rPr>
        <w:t>(</w:t>
      </w:r>
      <w:r w:rsidR="00902F2C" w:rsidRPr="00C8062A">
        <w:rPr>
          <w:rFonts w:ascii="Times New Roman" w:hAnsi="Times New Roman"/>
          <w:i/>
          <w:sz w:val="28"/>
          <w:szCs w:val="28"/>
          <w:lang w:val="ru-RU"/>
        </w:rPr>
        <w:t>обобщить,</w:t>
      </w:r>
      <w:r w:rsidR="00BC28F8" w:rsidRPr="00C8062A">
        <w:rPr>
          <w:rFonts w:ascii="Times New Roman" w:hAnsi="Times New Roman"/>
          <w:i/>
          <w:sz w:val="28"/>
          <w:szCs w:val="28"/>
          <w:lang w:val="ru-RU"/>
        </w:rPr>
        <w:t xml:space="preserve"> систематизировать</w:t>
      </w:r>
      <w:r w:rsidR="00902F2C" w:rsidRPr="00C8062A">
        <w:rPr>
          <w:rFonts w:ascii="Times New Roman" w:hAnsi="Times New Roman"/>
          <w:i/>
          <w:sz w:val="28"/>
          <w:szCs w:val="28"/>
          <w:lang w:val="ru-RU"/>
        </w:rPr>
        <w:t xml:space="preserve"> и закрепить полученные знания</w:t>
      </w:r>
      <w:r w:rsidRPr="00C8062A">
        <w:rPr>
          <w:rFonts w:ascii="Times New Roman" w:hAnsi="Times New Roman"/>
          <w:i/>
          <w:sz w:val="28"/>
          <w:szCs w:val="28"/>
          <w:lang w:val="ru-RU"/>
        </w:rPr>
        <w:t xml:space="preserve"> о значении добровольческой деятельности в современном мире</w:t>
      </w:r>
      <w:r w:rsidR="00BC28F8" w:rsidRPr="00C8062A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BC28F8" w:rsidRPr="007360AA" w:rsidRDefault="00BC28F8" w:rsidP="00D00816">
      <w:pPr>
        <w:numPr>
          <w:ilvl w:val="0"/>
          <w:numId w:val="1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360AA">
        <w:rPr>
          <w:rFonts w:ascii="Times New Roman" w:hAnsi="Times New Roman"/>
          <w:sz w:val="28"/>
          <w:szCs w:val="28"/>
          <w:lang w:val="ru-RU"/>
        </w:rPr>
        <w:t>Место проведения меро</w:t>
      </w:r>
      <w:r w:rsidR="00902F2C">
        <w:rPr>
          <w:rFonts w:ascii="Times New Roman" w:hAnsi="Times New Roman"/>
          <w:sz w:val="28"/>
          <w:szCs w:val="28"/>
          <w:lang w:val="ru-RU"/>
        </w:rPr>
        <w:t xml:space="preserve">приятия и его продолжительность </w:t>
      </w:r>
      <w:r w:rsidR="00E552F7">
        <w:rPr>
          <w:rFonts w:ascii="Times New Roman" w:hAnsi="Times New Roman"/>
          <w:i/>
          <w:sz w:val="28"/>
          <w:szCs w:val="28"/>
          <w:lang w:val="ru-RU"/>
        </w:rPr>
        <w:t>(</w:t>
      </w:r>
      <w:r w:rsidR="00A53746">
        <w:rPr>
          <w:rFonts w:ascii="Times New Roman" w:hAnsi="Times New Roman"/>
          <w:i/>
          <w:sz w:val="28"/>
          <w:szCs w:val="28"/>
          <w:lang w:val="ru-RU"/>
        </w:rPr>
        <w:t>кабинет иностранного языка</w:t>
      </w:r>
      <w:r w:rsidR="00902F2C" w:rsidRPr="00C8062A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 w:rsidR="00902F2C" w:rsidRPr="0008034B">
        <w:rPr>
          <w:rFonts w:ascii="Times New Roman" w:hAnsi="Times New Roman"/>
          <w:i/>
          <w:sz w:val="28"/>
          <w:szCs w:val="28"/>
          <w:lang w:val="ru-RU"/>
        </w:rPr>
        <w:t>45 минут</w:t>
      </w:r>
      <w:r w:rsidR="00902F2C" w:rsidRPr="00C8062A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BC28F8" w:rsidRPr="008E246A" w:rsidRDefault="00BC28F8" w:rsidP="00D00816">
      <w:pPr>
        <w:numPr>
          <w:ilvl w:val="0"/>
          <w:numId w:val="1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360AA">
        <w:rPr>
          <w:rFonts w:ascii="Times New Roman" w:hAnsi="Times New Roman"/>
          <w:sz w:val="28"/>
          <w:szCs w:val="28"/>
          <w:lang w:val="ru-RU"/>
        </w:rPr>
        <w:t xml:space="preserve">Оформления воспитательного мероприятия </w:t>
      </w:r>
      <w:r w:rsidRPr="008E246A">
        <w:rPr>
          <w:rFonts w:ascii="Times New Roman" w:hAnsi="Times New Roman"/>
          <w:sz w:val="28"/>
          <w:szCs w:val="28"/>
          <w:lang w:val="ru-RU"/>
        </w:rPr>
        <w:t>(</w:t>
      </w:r>
      <w:r w:rsidR="00B97D68" w:rsidRPr="008E246A">
        <w:rPr>
          <w:rFonts w:ascii="Times New Roman" w:hAnsi="Times New Roman"/>
          <w:sz w:val="28"/>
          <w:szCs w:val="28"/>
          <w:lang w:val="ru-RU"/>
        </w:rPr>
        <w:t xml:space="preserve">предварительное </w:t>
      </w:r>
      <w:r w:rsidRPr="008E246A">
        <w:rPr>
          <w:rFonts w:ascii="Times New Roman" w:hAnsi="Times New Roman"/>
          <w:sz w:val="28"/>
          <w:szCs w:val="28"/>
          <w:lang w:val="ru-RU"/>
        </w:rPr>
        <w:t>объявление, соотв</w:t>
      </w:r>
      <w:r w:rsidR="00B97D68" w:rsidRPr="008E246A">
        <w:rPr>
          <w:rFonts w:ascii="Times New Roman" w:hAnsi="Times New Roman"/>
          <w:sz w:val="28"/>
          <w:szCs w:val="28"/>
          <w:lang w:val="ru-RU"/>
        </w:rPr>
        <w:t xml:space="preserve">етствующее оформление помещения (название мероприятия на доске, </w:t>
      </w:r>
      <w:r w:rsidR="00677FB6">
        <w:rPr>
          <w:rFonts w:ascii="Times New Roman" w:hAnsi="Times New Roman"/>
          <w:sz w:val="28"/>
          <w:szCs w:val="28"/>
          <w:lang w:val="ru-RU"/>
        </w:rPr>
        <w:t xml:space="preserve">презентация на ноутбуке, раздаточные карточки, </w:t>
      </w:r>
      <w:r w:rsidR="00B97D68" w:rsidRPr="008E246A">
        <w:rPr>
          <w:rFonts w:ascii="Times New Roman" w:hAnsi="Times New Roman"/>
          <w:sz w:val="28"/>
          <w:szCs w:val="28"/>
          <w:lang w:val="ru-RU"/>
        </w:rPr>
        <w:t>таблица для подсчета голосов)</w:t>
      </w:r>
    </w:p>
    <w:p w:rsidR="00BC28F8" w:rsidRPr="008E246A" w:rsidRDefault="00BC28F8" w:rsidP="00D00816">
      <w:pPr>
        <w:numPr>
          <w:ilvl w:val="0"/>
          <w:numId w:val="1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8E246A">
        <w:rPr>
          <w:rFonts w:ascii="Times New Roman" w:hAnsi="Times New Roman"/>
          <w:sz w:val="28"/>
          <w:szCs w:val="28"/>
          <w:lang w:val="ru-RU"/>
        </w:rPr>
        <w:t>Оборудование (</w:t>
      </w:r>
      <w:r w:rsidR="00C568ED" w:rsidRPr="008E246A">
        <w:rPr>
          <w:rFonts w:ascii="Times New Roman" w:hAnsi="Times New Roman"/>
          <w:sz w:val="28"/>
          <w:szCs w:val="28"/>
          <w:lang w:val="ru-RU"/>
        </w:rPr>
        <w:t>ноутбук</w:t>
      </w:r>
      <w:r w:rsidR="00B97D68" w:rsidRPr="008E246A">
        <w:rPr>
          <w:rFonts w:ascii="Times New Roman" w:hAnsi="Times New Roman"/>
          <w:sz w:val="28"/>
          <w:szCs w:val="28"/>
          <w:lang w:val="ru-RU"/>
        </w:rPr>
        <w:t>,</w:t>
      </w:r>
      <w:r w:rsidR="00E552F7">
        <w:rPr>
          <w:rFonts w:ascii="Times New Roman" w:hAnsi="Times New Roman"/>
          <w:sz w:val="28"/>
          <w:szCs w:val="28"/>
          <w:lang w:val="ru-RU"/>
        </w:rPr>
        <w:t xml:space="preserve"> проектор,</w:t>
      </w:r>
      <w:r w:rsidR="00B97D68" w:rsidRPr="008E246A">
        <w:rPr>
          <w:rFonts w:ascii="Times New Roman" w:hAnsi="Times New Roman"/>
          <w:sz w:val="28"/>
          <w:szCs w:val="28"/>
          <w:lang w:val="ru-RU"/>
        </w:rPr>
        <w:t xml:space="preserve"> фоновая музыка для мероприятия)</w:t>
      </w:r>
    </w:p>
    <w:p w:rsidR="002C26B9" w:rsidRDefault="00BC28F8" w:rsidP="00D00816">
      <w:pPr>
        <w:numPr>
          <w:ilvl w:val="0"/>
          <w:numId w:val="1"/>
        </w:numPr>
        <w:tabs>
          <w:tab w:val="num" w:pos="54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360AA">
        <w:rPr>
          <w:rFonts w:ascii="Times New Roman" w:hAnsi="Times New Roman"/>
          <w:sz w:val="28"/>
          <w:szCs w:val="28"/>
          <w:lang w:val="ru-RU"/>
        </w:rPr>
        <w:t>Методическое обеспечение</w:t>
      </w:r>
      <w:r w:rsidR="00B97D68">
        <w:rPr>
          <w:rFonts w:ascii="Times New Roman" w:hAnsi="Times New Roman"/>
          <w:sz w:val="28"/>
          <w:szCs w:val="28"/>
          <w:lang w:val="ru-RU"/>
        </w:rPr>
        <w:t>:</w:t>
      </w:r>
      <w:r w:rsidRPr="007360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7D68">
        <w:rPr>
          <w:rFonts w:ascii="Times New Roman" w:hAnsi="Times New Roman"/>
          <w:sz w:val="28"/>
          <w:szCs w:val="28"/>
          <w:lang w:val="ru-RU"/>
        </w:rPr>
        <w:t>(</w:t>
      </w:r>
      <w:r w:rsidR="008E246A">
        <w:rPr>
          <w:rFonts w:ascii="Times New Roman" w:hAnsi="Times New Roman"/>
          <w:sz w:val="28"/>
          <w:szCs w:val="28"/>
          <w:lang w:val="ru-RU"/>
        </w:rPr>
        <w:t>за основу взяты следующие источники:</w:t>
      </w:r>
    </w:p>
    <w:p w:rsidR="00154205" w:rsidRPr="00AD1D73" w:rsidRDefault="00A53746" w:rsidP="00AD1D73">
      <w:pPr>
        <w:pStyle w:val="ad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D1D73">
        <w:rPr>
          <w:rFonts w:ascii="Times New Roman" w:hAnsi="Times New Roman"/>
          <w:sz w:val="28"/>
          <w:szCs w:val="28"/>
          <w:lang w:val="ru-RU"/>
        </w:rPr>
        <w:t>Цикл классных часов «Разговоры о важном».</w:t>
      </w:r>
    </w:p>
    <w:p w:rsidR="00BC28F8" w:rsidRPr="00AD1D73" w:rsidRDefault="00BA3888" w:rsidP="00AD1D73">
      <w:pPr>
        <w:pStyle w:val="ad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D1D73">
        <w:rPr>
          <w:rFonts w:ascii="Times New Roman" w:hAnsi="Times New Roman"/>
          <w:sz w:val="28"/>
          <w:szCs w:val="28"/>
          <w:lang w:val="ru-RU"/>
        </w:rPr>
        <w:t xml:space="preserve">Классный час по теме «Поговорим о доброте» </w:t>
      </w:r>
      <w:r w:rsidRPr="00AD1D73">
        <w:rPr>
          <w:rFonts w:ascii="Times New Roman" w:hAnsi="Times New Roman"/>
          <w:sz w:val="28"/>
          <w:szCs w:val="28"/>
        </w:rPr>
        <w:t xml:space="preserve">[Электронный ресурс]. </w:t>
      </w:r>
      <w:r w:rsidRPr="00AD1D73">
        <w:rPr>
          <w:rFonts w:ascii="Times New Roman" w:hAnsi="Times New Roman"/>
          <w:i/>
          <w:sz w:val="28"/>
          <w:szCs w:val="28"/>
        </w:rPr>
        <w:t xml:space="preserve">– </w:t>
      </w:r>
      <w:r w:rsidRPr="00AD1D73">
        <w:rPr>
          <w:rFonts w:ascii="Times New Roman" w:hAnsi="Times New Roman"/>
          <w:sz w:val="28"/>
          <w:szCs w:val="28"/>
        </w:rPr>
        <w:t xml:space="preserve">Режим доступа : </w:t>
      </w:r>
      <w:r w:rsidR="008E246A" w:rsidRPr="00AD1D73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8" w:history="1">
        <w:r w:rsidR="008E246A" w:rsidRPr="00AD1D73">
          <w:rPr>
            <w:rStyle w:val="a4"/>
            <w:rFonts w:ascii="Times New Roman" w:hAnsi="Times New Roman"/>
            <w:sz w:val="28"/>
            <w:szCs w:val="28"/>
            <w:u w:val="none"/>
            <w:lang w:val="ru-RU"/>
          </w:rPr>
          <w:t>http://открытыйурок.рф/статьи/551704/</w:t>
        </w:r>
      </w:hyperlink>
    </w:p>
    <w:p w:rsidR="00BA3888" w:rsidRPr="00AD1D73" w:rsidRDefault="00AD1D73" w:rsidP="00AD1D73">
      <w:pPr>
        <w:pStyle w:val="ad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FF"/>
          <w:sz w:val="28"/>
          <w:szCs w:val="28"/>
          <w:lang w:val="ru-RU"/>
        </w:rPr>
      </w:pPr>
      <w:r w:rsidRPr="00AD1D73">
        <w:rPr>
          <w:rFonts w:ascii="Times New Roman" w:hAnsi="Times New Roman"/>
          <w:sz w:val="28"/>
          <w:szCs w:val="28"/>
        </w:rPr>
        <w:t xml:space="preserve">[Электронный ресурс]. </w:t>
      </w:r>
      <w:r w:rsidRPr="00AD1D73">
        <w:rPr>
          <w:rFonts w:ascii="Times New Roman" w:hAnsi="Times New Roman"/>
          <w:i/>
          <w:sz w:val="28"/>
          <w:szCs w:val="28"/>
        </w:rPr>
        <w:t xml:space="preserve">– </w:t>
      </w:r>
      <w:r w:rsidRPr="00AD1D73">
        <w:rPr>
          <w:rFonts w:ascii="Times New Roman" w:hAnsi="Times New Roman"/>
          <w:sz w:val="28"/>
          <w:szCs w:val="28"/>
        </w:rPr>
        <w:t>Режим доступа :</w:t>
      </w:r>
      <w:r w:rsidR="00A53746" w:rsidRPr="00AD1D73">
        <w:rPr>
          <w:rFonts w:ascii="Times New Roman" w:hAnsi="Times New Roman"/>
          <w:sz w:val="28"/>
          <w:szCs w:val="28"/>
          <w:lang w:val="ru-RU"/>
        </w:rPr>
        <w:t>Ролик</w:t>
      </w:r>
      <w:r w:rsidR="00A53746" w:rsidRPr="00AD1D73">
        <w:rPr>
          <w:rFonts w:ascii="Times New Roman" w:hAnsi="Times New Roman"/>
          <w:sz w:val="28"/>
          <w:szCs w:val="28"/>
        </w:rPr>
        <w:t xml:space="preserve"> – </w:t>
      </w:r>
      <w:r w:rsidR="00A53746" w:rsidRPr="00AD1D73">
        <w:rPr>
          <w:rFonts w:ascii="Times New Roman" w:hAnsi="Times New Roman"/>
          <w:color w:val="0000FF"/>
          <w:sz w:val="28"/>
          <w:szCs w:val="28"/>
        </w:rPr>
        <w:t>https://vk.com/video/@pro_lyudei_i_pro_voinu.</w:t>
      </w:r>
      <w:r w:rsidR="00A53746" w:rsidRPr="00AD1D73">
        <w:rPr>
          <w:rFonts w:ascii="Times New Roman" w:hAnsi="Times New Roman"/>
          <w:color w:val="0000FF"/>
          <w:sz w:val="28"/>
          <w:szCs w:val="28"/>
          <w:lang w:val="ru-RU"/>
        </w:rPr>
        <w:t xml:space="preserve"> </w:t>
      </w:r>
    </w:p>
    <w:p w:rsidR="00D00816" w:rsidRPr="00FF57D0" w:rsidRDefault="00D00816" w:rsidP="00FF57D0">
      <w:pPr>
        <w:pBdr>
          <w:bottom w:val="single" w:sz="12" w:space="0" w:color="auto"/>
        </w:pBd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FF57D0" w:rsidRDefault="00FF57D0" w:rsidP="00A53746">
      <w:pPr>
        <w:pBdr>
          <w:bottom w:val="single" w:sz="12" w:space="0" w:color="auto"/>
        </w:pBdr>
        <w:spacing w:after="0" w:line="360" w:lineRule="auto"/>
        <w:ind w:firstLine="284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F950FC" w:rsidRPr="00A53746" w:rsidRDefault="00A53746" w:rsidP="00A53746">
      <w:pPr>
        <w:pBdr>
          <w:bottom w:val="single" w:sz="12" w:space="0" w:color="auto"/>
        </w:pBdr>
        <w:spacing w:after="0" w:line="360" w:lineRule="auto"/>
        <w:ind w:firstLine="28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53746">
        <w:rPr>
          <w:rFonts w:ascii="Times New Roman" w:hAnsi="Times New Roman"/>
          <w:b/>
          <w:iCs/>
          <w:sz w:val="28"/>
          <w:szCs w:val="28"/>
          <w:lang w:val="ru-RU"/>
        </w:rPr>
        <w:t>2.</w:t>
      </w:r>
      <w:r w:rsidR="00BC28F8" w:rsidRPr="00A53746">
        <w:rPr>
          <w:rFonts w:ascii="Times New Roman" w:hAnsi="Times New Roman"/>
          <w:b/>
          <w:iCs/>
          <w:sz w:val="28"/>
          <w:szCs w:val="28"/>
          <w:lang w:val="ru-RU"/>
        </w:rPr>
        <w:t xml:space="preserve"> Сценарий  </w:t>
      </w:r>
      <w:r w:rsidR="00BC28F8" w:rsidRPr="00A53746">
        <w:rPr>
          <w:rFonts w:ascii="Times New Roman" w:hAnsi="Times New Roman"/>
          <w:b/>
          <w:sz w:val="28"/>
          <w:szCs w:val="28"/>
          <w:lang w:val="ru-RU"/>
        </w:rPr>
        <w:t>мероприятия</w:t>
      </w:r>
      <w:r w:rsidR="0096599F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FF57D0" w:rsidRDefault="00FF57D0" w:rsidP="00F159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FF57D0" w:rsidRDefault="00FF57D0" w:rsidP="00F159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CF7C91" w:rsidRPr="00A53746" w:rsidRDefault="00A53746" w:rsidP="00F159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5374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«Волонтерство – шаг к доброте»</w:t>
      </w:r>
    </w:p>
    <w:p w:rsidR="00B97D68" w:rsidRPr="00A53746" w:rsidRDefault="00CF7C91" w:rsidP="00F15971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(</w:t>
      </w:r>
      <w:r w:rsidRPr="00A53746">
        <w:rPr>
          <w:rFonts w:ascii="Times New Roman" w:hAnsi="Times New Roman"/>
          <w:i/>
          <w:iCs/>
          <w:sz w:val="28"/>
          <w:szCs w:val="28"/>
          <w:lang w:val="ru-RU"/>
        </w:rPr>
        <w:t>В сценарии указаны ожидаемые ответы учащихся на вопросы )</w:t>
      </w:r>
    </w:p>
    <w:p w:rsidR="00FF57D0" w:rsidRDefault="00FF57D0" w:rsidP="00F15971">
      <w:pPr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12212" w:rsidRDefault="00412212" w:rsidP="00F15971">
      <w:pPr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1.ВСТУПИТЕЛЬНОЕ СЛОВО УЧИТЕЛЯ (5 МИН.)</w:t>
      </w:r>
    </w:p>
    <w:p w:rsidR="00A53746" w:rsidRPr="001305C0" w:rsidRDefault="00A53746" w:rsidP="00A53746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53746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A53746">
        <w:rPr>
          <w:rFonts w:ascii="Times New Roman" w:hAnsi="Times New Roman"/>
          <w:sz w:val="28"/>
          <w:szCs w:val="28"/>
        </w:rPr>
        <w:t>Ребята, сегодня, 5 декабря, наша страна отмечает День волонтера. Сегодняшний разговор о важном посвящен людям, которые своими ежедневными делами делают наш мир добрее и счастливее. В России быть волонтером очень почетно. Государство придает волонтерству особое значение и оказывает всестороннюю піддержку</w:t>
      </w:r>
      <w:r w:rsidRPr="00A5374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53746">
        <w:rPr>
          <w:rFonts w:ascii="Times New Roman" w:hAnsi="Times New Roman"/>
          <w:sz w:val="28"/>
          <w:szCs w:val="28"/>
        </w:rPr>
        <w:t>В России начали праздновать День волонтёра с 2017 года, а 2018 год был объявлен Президентом Российской Федерации Владимиром Владимировичем Путиным Годом волонтёра. Число волонтёров в России за последние годы выросло в 5 раз. Если раньше волонтёрами были около 3% населения нашей страны, то сегодня уже 15% россиян хотя бы раз в году принимали участие в волонтёрских акциях. В нашей стране волонтёром может стать любой желающий. Сейчас на главном волонтёрском сайте страны Добро.ru зарегистрировано более 4 миллионов человек! Разнообразные ресурсы и проекты, объединяющие волонтёров, открыты для всех, кто хотел бы посвятить часть своего времени благому делу. Главное, что объединяет всех этих людей – это желание помогать, не ожидая ничего взамен. Олимпиада в Сочи в 2014-м году и чемпионат мира по футболу в 2018-м были успешно проведены при огромной помощи волонтёров. 35 тысяч волонтёров работали на чемпионате мира и 25 тысяч – на Олимпиаде. Они были переводчиками, экскурсоводами, сопровождающими, помощниками в оформлении документов, занимались другими полезными делами в кругу единомышленников. Каждый из вас может стать сегодня волонтёром, приносящим пользу обществу. Важно только не останавливаться на планах и мечтах, а стараться их воплощать в реальность. Можно начать делать простые добрые дела уже сегодня: заботиться о родных и близких, шефствовать над младшими школьниками, организовывать интересные мероприятия в классе, школе, городе, сажать деревья, ухаживать за памятниками. Важно понимать, как ваши дела и поступки будут восприниматься окружающими людьми. Вызовут ли они признание и уважение, ведь только дело, совершённое во благо людей и значимое для вас самих, заслуживает того, чтобы тратить на него своё время и усилия.</w:t>
      </w:r>
      <w:r w:rsidR="001305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05C0" w:rsidRPr="001305C0">
        <w:rPr>
          <w:rFonts w:ascii="Times New Roman" w:hAnsi="Times New Roman"/>
          <w:sz w:val="28"/>
          <w:szCs w:val="28"/>
        </w:rPr>
        <w:t xml:space="preserve">Волонтёром может стать любой желающий. Для несовершеннолетних старше </w:t>
      </w:r>
      <w:r w:rsidR="001305C0" w:rsidRPr="001305C0">
        <w:rPr>
          <w:rFonts w:ascii="Times New Roman" w:hAnsi="Times New Roman"/>
          <w:sz w:val="28"/>
          <w:szCs w:val="28"/>
        </w:rPr>
        <w:lastRenderedPageBreak/>
        <w:t>14 лет необходимо разрешение от родителей, а для ребят в возрасте до 14 лет — сопровождение официальных представителей.</w:t>
      </w:r>
    </w:p>
    <w:p w:rsidR="00563684" w:rsidRPr="001305C0" w:rsidRDefault="006E13EF" w:rsidP="00F15971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</w:pPr>
      <w:r w:rsidRPr="001305C0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Фоновая фотоп</w:t>
      </w:r>
      <w:r w:rsidR="00563684" w:rsidRPr="001305C0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резентация «Волонтерство</w:t>
      </w:r>
      <w:r w:rsidR="001305C0" w:rsidRPr="001305C0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>»</w:t>
      </w:r>
      <w:r w:rsidR="00563684" w:rsidRPr="001305C0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3567F0" w:rsidRDefault="003567F0" w:rsidP="00F15971">
      <w:pPr>
        <w:pStyle w:val="C1"/>
        <w:spacing w:before="0" w:after="0"/>
        <w:ind w:firstLine="709"/>
        <w:jc w:val="both"/>
        <w:rPr>
          <w:rStyle w:val="C0"/>
          <w:szCs w:val="24"/>
        </w:rPr>
      </w:pPr>
    </w:p>
    <w:p w:rsidR="003567F0" w:rsidRPr="001305C0" w:rsidRDefault="00D00816" w:rsidP="001305C0">
      <w:pPr>
        <w:pStyle w:val="C1"/>
        <w:spacing w:before="0" w:after="0" w:line="276" w:lineRule="auto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3</w:t>
      </w:r>
      <w:r w:rsidR="00412212" w:rsidRPr="001305C0">
        <w:rPr>
          <w:rStyle w:val="C0"/>
          <w:b/>
          <w:sz w:val="28"/>
          <w:szCs w:val="28"/>
        </w:rPr>
        <w:t>. РАЗБИВКА НА КОМАНДЫ (</w:t>
      </w:r>
      <w:r>
        <w:rPr>
          <w:rStyle w:val="C0"/>
          <w:b/>
          <w:sz w:val="28"/>
          <w:szCs w:val="28"/>
        </w:rPr>
        <w:t>3</w:t>
      </w:r>
      <w:r w:rsidR="00412212" w:rsidRPr="001305C0">
        <w:rPr>
          <w:rStyle w:val="C0"/>
          <w:b/>
          <w:sz w:val="28"/>
          <w:szCs w:val="28"/>
        </w:rPr>
        <w:t xml:space="preserve"> МИН.)</w:t>
      </w:r>
    </w:p>
    <w:p w:rsidR="003567F0" w:rsidRPr="001305C0" w:rsidRDefault="003567F0" w:rsidP="001305C0">
      <w:pPr>
        <w:pStyle w:val="C1"/>
        <w:spacing w:before="0" w:after="0" w:line="276" w:lineRule="auto"/>
        <w:ind w:firstLine="709"/>
        <w:jc w:val="both"/>
        <w:rPr>
          <w:rStyle w:val="C0"/>
          <w:sz w:val="28"/>
          <w:szCs w:val="28"/>
        </w:rPr>
      </w:pPr>
    </w:p>
    <w:p w:rsidR="00982714" w:rsidRPr="001305C0" w:rsidRDefault="003567F0" w:rsidP="00AD1D73">
      <w:pPr>
        <w:pStyle w:val="C1"/>
        <w:spacing w:before="0" w:after="0" w:line="276" w:lineRule="auto"/>
        <w:jc w:val="both"/>
        <w:rPr>
          <w:rStyle w:val="C0"/>
          <w:sz w:val="28"/>
          <w:szCs w:val="28"/>
        </w:rPr>
      </w:pPr>
      <w:r w:rsidRPr="001305C0">
        <w:rPr>
          <w:rStyle w:val="C0"/>
          <w:sz w:val="28"/>
          <w:szCs w:val="28"/>
        </w:rPr>
        <w:t>-</w:t>
      </w:r>
      <w:r w:rsidR="00373CDD" w:rsidRPr="001305C0">
        <w:rPr>
          <w:rStyle w:val="C0"/>
          <w:sz w:val="28"/>
          <w:szCs w:val="28"/>
        </w:rPr>
        <w:t>А сейчас</w:t>
      </w:r>
      <w:r w:rsidR="006E13EF" w:rsidRPr="001305C0">
        <w:rPr>
          <w:rStyle w:val="C0"/>
          <w:sz w:val="28"/>
          <w:szCs w:val="28"/>
        </w:rPr>
        <w:t>, для того, чтобы побыть добродетелями и поучаствовать в конкурсах</w:t>
      </w:r>
      <w:r w:rsidR="00373CDD" w:rsidRPr="001305C0">
        <w:rPr>
          <w:rStyle w:val="C0"/>
          <w:sz w:val="28"/>
          <w:szCs w:val="28"/>
        </w:rPr>
        <w:t xml:space="preserve"> </w:t>
      </w:r>
      <w:r w:rsidR="00AF4B09" w:rsidRPr="001305C0">
        <w:rPr>
          <w:rStyle w:val="C0"/>
          <w:sz w:val="28"/>
          <w:szCs w:val="28"/>
        </w:rPr>
        <w:t xml:space="preserve">я предлагаю вам </w:t>
      </w:r>
      <w:r w:rsidR="00982714" w:rsidRPr="001305C0">
        <w:rPr>
          <w:rStyle w:val="C0"/>
          <w:sz w:val="28"/>
          <w:szCs w:val="28"/>
        </w:rPr>
        <w:t xml:space="preserve">из </w:t>
      </w:r>
      <w:r w:rsidR="00982714" w:rsidRPr="001305C0">
        <w:rPr>
          <w:rStyle w:val="C0"/>
          <w:b/>
          <w:sz w:val="28"/>
          <w:szCs w:val="28"/>
          <w:u w:val="single"/>
        </w:rPr>
        <w:t xml:space="preserve">«коробочки добра» </w:t>
      </w:r>
      <w:r w:rsidR="00982714" w:rsidRPr="001305C0">
        <w:rPr>
          <w:rStyle w:val="C0"/>
          <w:sz w:val="28"/>
          <w:szCs w:val="28"/>
        </w:rPr>
        <w:t>взять квадрат по тому цвету, который вам больше всего нравится.</w:t>
      </w:r>
      <w:r w:rsidRPr="001305C0">
        <w:rPr>
          <w:rStyle w:val="C0"/>
          <w:sz w:val="28"/>
          <w:szCs w:val="28"/>
        </w:rPr>
        <w:t xml:space="preserve"> (Разбивка на команды)</w:t>
      </w:r>
    </w:p>
    <w:p w:rsidR="00AF4B09" w:rsidRPr="001305C0" w:rsidRDefault="00982714" w:rsidP="001305C0">
      <w:pPr>
        <w:pStyle w:val="C1"/>
        <w:spacing w:before="0" w:after="0" w:line="276" w:lineRule="auto"/>
        <w:ind w:firstLine="709"/>
        <w:jc w:val="both"/>
        <w:rPr>
          <w:rStyle w:val="C0"/>
          <w:b/>
          <w:i/>
          <w:sz w:val="28"/>
          <w:szCs w:val="28"/>
        </w:rPr>
      </w:pPr>
      <w:r w:rsidRPr="001305C0">
        <w:rPr>
          <w:rStyle w:val="C0"/>
          <w:sz w:val="28"/>
          <w:szCs w:val="28"/>
        </w:rPr>
        <w:t xml:space="preserve"> </w:t>
      </w:r>
      <w:r w:rsidRPr="001305C0">
        <w:rPr>
          <w:rStyle w:val="C0"/>
          <w:b/>
          <w:i/>
          <w:sz w:val="28"/>
          <w:szCs w:val="28"/>
        </w:rPr>
        <w:t>(Учитель проносит «коробочку добра», дети выбирают фигурки, всего два цвета – желтый и зеленый)</w:t>
      </w:r>
    </w:p>
    <w:p w:rsidR="00982714" w:rsidRPr="001305C0" w:rsidRDefault="00982714" w:rsidP="001305C0">
      <w:pPr>
        <w:pStyle w:val="C1"/>
        <w:spacing w:before="0" w:after="0" w:line="276" w:lineRule="auto"/>
        <w:ind w:firstLine="709"/>
        <w:jc w:val="both"/>
        <w:rPr>
          <w:rStyle w:val="C0"/>
          <w:b/>
          <w:i/>
          <w:sz w:val="28"/>
          <w:szCs w:val="28"/>
        </w:rPr>
      </w:pPr>
    </w:p>
    <w:p w:rsidR="00982714" w:rsidRPr="001305C0" w:rsidRDefault="00982714" w:rsidP="001305C0">
      <w:pPr>
        <w:pStyle w:val="C1"/>
        <w:spacing w:before="0" w:after="0" w:line="276" w:lineRule="auto"/>
        <w:jc w:val="both"/>
        <w:rPr>
          <w:rStyle w:val="C0"/>
          <w:i/>
          <w:sz w:val="28"/>
          <w:szCs w:val="28"/>
        </w:rPr>
      </w:pPr>
      <w:r w:rsidRPr="001305C0">
        <w:rPr>
          <w:rStyle w:val="C0"/>
          <w:b/>
          <w:sz w:val="28"/>
          <w:szCs w:val="28"/>
        </w:rPr>
        <w:t>Учитель:</w:t>
      </w:r>
      <w:r w:rsidRPr="001305C0">
        <w:rPr>
          <w:rStyle w:val="C0"/>
          <w:b/>
          <w:i/>
          <w:sz w:val="28"/>
          <w:szCs w:val="28"/>
        </w:rPr>
        <w:br/>
        <w:t>-</w:t>
      </w:r>
      <w:r w:rsidR="00E552F7" w:rsidRPr="001305C0">
        <w:rPr>
          <w:rStyle w:val="C0"/>
          <w:b/>
          <w:i/>
          <w:sz w:val="28"/>
          <w:szCs w:val="28"/>
        </w:rPr>
        <w:t xml:space="preserve"> </w:t>
      </w:r>
      <w:r w:rsidRPr="001305C0">
        <w:rPr>
          <w:rStyle w:val="C0"/>
          <w:sz w:val="28"/>
          <w:szCs w:val="28"/>
        </w:rPr>
        <w:t xml:space="preserve">Итак, все у кого </w:t>
      </w:r>
      <w:r w:rsidR="00AD1D73">
        <w:rPr>
          <w:rStyle w:val="C0"/>
          <w:sz w:val="28"/>
          <w:szCs w:val="28"/>
        </w:rPr>
        <w:t>синий</w:t>
      </w:r>
      <w:r w:rsidRPr="001305C0">
        <w:rPr>
          <w:rStyle w:val="C0"/>
          <w:sz w:val="28"/>
          <w:szCs w:val="28"/>
        </w:rPr>
        <w:t xml:space="preserve"> цвет – 1 команда. Все у кого </w:t>
      </w:r>
      <w:r w:rsidR="00AD1D73">
        <w:rPr>
          <w:rStyle w:val="C0"/>
          <w:sz w:val="28"/>
          <w:szCs w:val="28"/>
        </w:rPr>
        <w:t>красный</w:t>
      </w:r>
      <w:r w:rsidRPr="001305C0">
        <w:rPr>
          <w:rStyle w:val="C0"/>
          <w:sz w:val="28"/>
          <w:szCs w:val="28"/>
        </w:rPr>
        <w:t xml:space="preserve"> цвет – 2 команда.</w:t>
      </w:r>
      <w:r w:rsidRPr="001305C0">
        <w:rPr>
          <w:rStyle w:val="C0"/>
          <w:b/>
          <w:i/>
          <w:sz w:val="28"/>
          <w:szCs w:val="28"/>
        </w:rPr>
        <w:t xml:space="preserve"> </w:t>
      </w:r>
      <w:r w:rsidRPr="001305C0">
        <w:rPr>
          <w:rStyle w:val="C0"/>
          <w:b/>
          <w:i/>
          <w:sz w:val="28"/>
          <w:szCs w:val="28"/>
        </w:rPr>
        <w:br/>
      </w:r>
      <w:r w:rsidRPr="001305C0">
        <w:rPr>
          <w:rStyle w:val="C0"/>
          <w:sz w:val="28"/>
          <w:szCs w:val="28"/>
        </w:rPr>
        <w:t>Занимайте свои командные места, подумайте над названием команды и</w:t>
      </w:r>
      <w:r w:rsidR="00412212" w:rsidRPr="001305C0">
        <w:rPr>
          <w:rStyle w:val="C0"/>
          <w:sz w:val="28"/>
          <w:szCs w:val="28"/>
        </w:rPr>
        <w:t xml:space="preserve"> представителями команд – капитанами.</w:t>
      </w:r>
      <w:r w:rsidRPr="001305C0">
        <w:rPr>
          <w:rStyle w:val="C0"/>
          <w:sz w:val="28"/>
          <w:szCs w:val="28"/>
        </w:rPr>
        <w:t>.</w:t>
      </w:r>
    </w:p>
    <w:p w:rsidR="00DA082E" w:rsidRPr="001305C0" w:rsidRDefault="00D00816" w:rsidP="001305C0">
      <w:pPr>
        <w:pStyle w:val="C1"/>
        <w:spacing w:line="276" w:lineRule="auto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4</w:t>
      </w:r>
      <w:r w:rsidR="00DA082E" w:rsidRPr="001305C0">
        <w:rPr>
          <w:rStyle w:val="C0"/>
          <w:b/>
          <w:sz w:val="28"/>
          <w:szCs w:val="28"/>
        </w:rPr>
        <w:t>.ПРЕДСТАВЛЕНИЕ КОМАНД (</w:t>
      </w:r>
      <w:r>
        <w:rPr>
          <w:rStyle w:val="C0"/>
          <w:b/>
          <w:sz w:val="28"/>
          <w:szCs w:val="28"/>
        </w:rPr>
        <w:t>3</w:t>
      </w:r>
      <w:r w:rsidR="00DA082E" w:rsidRPr="001305C0">
        <w:rPr>
          <w:rStyle w:val="C0"/>
          <w:b/>
          <w:sz w:val="28"/>
          <w:szCs w:val="28"/>
        </w:rPr>
        <w:t xml:space="preserve"> МИН.)</w:t>
      </w:r>
    </w:p>
    <w:p w:rsidR="00AF4B09" w:rsidRPr="001305C0" w:rsidRDefault="00AF4B09" w:rsidP="001305C0">
      <w:pPr>
        <w:pStyle w:val="C1"/>
        <w:spacing w:line="276" w:lineRule="auto"/>
        <w:jc w:val="both"/>
        <w:rPr>
          <w:rStyle w:val="C0"/>
          <w:sz w:val="28"/>
          <w:szCs w:val="28"/>
        </w:rPr>
      </w:pPr>
      <w:r w:rsidRPr="001305C0">
        <w:rPr>
          <w:rStyle w:val="C0"/>
          <w:b/>
          <w:sz w:val="28"/>
          <w:szCs w:val="28"/>
        </w:rPr>
        <w:t>1 команда:</w:t>
      </w:r>
      <w:r w:rsidRPr="001305C0">
        <w:rPr>
          <w:rStyle w:val="C0"/>
          <w:sz w:val="28"/>
          <w:szCs w:val="28"/>
        </w:rPr>
        <w:t xml:space="preserve"> Мы – «</w:t>
      </w:r>
      <w:r w:rsidR="001305C0" w:rsidRPr="001305C0">
        <w:rPr>
          <w:rStyle w:val="C0"/>
          <w:sz w:val="28"/>
          <w:szCs w:val="28"/>
        </w:rPr>
        <w:t>………………….</w:t>
      </w:r>
      <w:r w:rsidRPr="001305C0">
        <w:rPr>
          <w:rStyle w:val="C0"/>
          <w:sz w:val="28"/>
          <w:szCs w:val="28"/>
        </w:rPr>
        <w:t>»!</w:t>
      </w:r>
    </w:p>
    <w:p w:rsidR="00DA790C" w:rsidRPr="001305C0" w:rsidRDefault="007331A7" w:rsidP="001305C0">
      <w:pPr>
        <w:pStyle w:val="C1"/>
        <w:spacing w:line="276" w:lineRule="auto"/>
        <w:jc w:val="both"/>
        <w:rPr>
          <w:rStyle w:val="C0"/>
          <w:sz w:val="28"/>
          <w:szCs w:val="28"/>
        </w:rPr>
      </w:pPr>
      <w:r w:rsidRPr="001305C0">
        <w:rPr>
          <w:rStyle w:val="C0"/>
          <w:b/>
          <w:sz w:val="28"/>
          <w:szCs w:val="28"/>
        </w:rPr>
        <w:t>Учитель</w:t>
      </w:r>
      <w:r w:rsidR="00AF4B09" w:rsidRPr="001305C0">
        <w:rPr>
          <w:rStyle w:val="C0"/>
          <w:b/>
          <w:sz w:val="28"/>
          <w:szCs w:val="28"/>
        </w:rPr>
        <w:t>:</w:t>
      </w:r>
      <w:r w:rsidR="00AF4B09" w:rsidRPr="001305C0">
        <w:rPr>
          <w:rStyle w:val="C0"/>
          <w:sz w:val="28"/>
          <w:szCs w:val="28"/>
        </w:rPr>
        <w:t xml:space="preserve"> какое интересное название вы выбрали, ребята! А как же называется наша вторая команда?</w:t>
      </w:r>
    </w:p>
    <w:p w:rsidR="00AF4B09" w:rsidRPr="001305C0" w:rsidRDefault="00AF4B09" w:rsidP="001305C0">
      <w:pPr>
        <w:pStyle w:val="C1"/>
        <w:spacing w:line="276" w:lineRule="auto"/>
        <w:jc w:val="both"/>
        <w:rPr>
          <w:rStyle w:val="C0"/>
          <w:sz w:val="28"/>
          <w:szCs w:val="28"/>
        </w:rPr>
      </w:pPr>
      <w:r w:rsidRPr="001305C0">
        <w:rPr>
          <w:rStyle w:val="C0"/>
          <w:b/>
          <w:sz w:val="28"/>
          <w:szCs w:val="28"/>
        </w:rPr>
        <w:t>2 команда:</w:t>
      </w:r>
      <w:r w:rsidRPr="001305C0">
        <w:rPr>
          <w:rStyle w:val="C0"/>
          <w:sz w:val="28"/>
          <w:szCs w:val="28"/>
        </w:rPr>
        <w:t xml:space="preserve"> Наша команда называется «</w:t>
      </w:r>
      <w:r w:rsidR="001305C0" w:rsidRPr="001305C0">
        <w:rPr>
          <w:rStyle w:val="C0"/>
          <w:sz w:val="28"/>
          <w:szCs w:val="28"/>
        </w:rPr>
        <w:t>……………………..</w:t>
      </w:r>
      <w:r w:rsidRPr="001305C0">
        <w:rPr>
          <w:rStyle w:val="C0"/>
          <w:sz w:val="28"/>
          <w:szCs w:val="28"/>
        </w:rPr>
        <w:t>»!</w:t>
      </w:r>
    </w:p>
    <w:p w:rsidR="00FD3F27" w:rsidRPr="001305C0" w:rsidRDefault="00D00816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5</w:t>
      </w:r>
      <w:r w:rsidR="008F1681" w:rsidRPr="001305C0">
        <w:rPr>
          <w:rFonts w:cs="Times New Roman"/>
          <w:b/>
          <w:sz w:val="28"/>
          <w:szCs w:val="28"/>
        </w:rPr>
        <w:t>.КОНКУРС «ПОСЛОВИЦЫ О ДОБРОТЕ»</w:t>
      </w:r>
      <w:r w:rsidR="00412212" w:rsidRPr="001305C0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5</w:t>
      </w:r>
      <w:r w:rsidR="00412212" w:rsidRPr="001305C0">
        <w:rPr>
          <w:rFonts w:cs="Times New Roman"/>
          <w:b/>
          <w:sz w:val="28"/>
          <w:szCs w:val="28"/>
        </w:rPr>
        <w:t xml:space="preserve"> мин.)</w:t>
      </w:r>
    </w:p>
    <w:p w:rsidR="00FD3F27" w:rsidRPr="001305C0" w:rsidRDefault="00FD3F27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Учитель:</w:t>
      </w:r>
    </w:p>
    <w:p w:rsidR="00477F0B" w:rsidRDefault="00FD3F27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 xml:space="preserve">- </w:t>
      </w:r>
      <w:r w:rsidRPr="001305C0">
        <w:rPr>
          <w:rFonts w:cs="Times New Roman"/>
          <w:sz w:val="28"/>
          <w:szCs w:val="28"/>
          <w:shd w:val="clear" w:color="auto" w:fill="FFFFFF"/>
        </w:rPr>
        <w:t xml:space="preserve">Командиры каждой команды, </w:t>
      </w:r>
      <w:r w:rsidR="00477F0B" w:rsidRPr="001305C0">
        <w:rPr>
          <w:rFonts w:cs="Times New Roman"/>
          <w:sz w:val="28"/>
          <w:szCs w:val="28"/>
          <w:shd w:val="clear" w:color="auto" w:fill="FFFFFF"/>
        </w:rPr>
        <w:t xml:space="preserve">вы должны организовать слаженную работу в своей команде. Следующий конкурс называется «Пословицы о доброте». Давайте выясним, какая команда знает больше всего пословиц? 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br/>
      </w:r>
      <w:r w:rsidR="00993C75" w:rsidRPr="001305C0">
        <w:rPr>
          <w:rFonts w:cs="Times New Roman"/>
          <w:b/>
          <w:sz w:val="28"/>
          <w:szCs w:val="28"/>
          <w:u w:val="single"/>
          <w:shd w:val="clear" w:color="auto" w:fill="FFFFFF"/>
        </w:rPr>
        <w:t>Условия конкурса: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t xml:space="preserve"> Каждая команда на листе бумаги должна написать как можно больше пословиц о добре, доброте</w:t>
      </w:r>
      <w:r w:rsidR="003567F0" w:rsidRPr="001305C0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3567F0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. На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работу </w:t>
      </w:r>
      <w:r w:rsidR="003567F0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у вас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7 </w:t>
      </w:r>
      <w:r w:rsidR="003567F0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 минут.</w:t>
      </w:r>
      <w:r w:rsidR="003567F0" w:rsidRPr="001305C0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3567F0" w:rsidRPr="001305C0">
        <w:rPr>
          <w:rFonts w:cs="Times New Roman"/>
          <w:sz w:val="28"/>
          <w:szCs w:val="28"/>
          <w:shd w:val="clear" w:color="auto" w:fill="FFFFFF"/>
        </w:rPr>
        <w:t>Работу групп зачитывают к</w:t>
      </w:r>
      <w:r w:rsidR="00412212" w:rsidRPr="001305C0">
        <w:rPr>
          <w:rFonts w:cs="Times New Roman"/>
          <w:sz w:val="28"/>
          <w:szCs w:val="28"/>
          <w:shd w:val="clear" w:color="auto" w:fill="FFFFFF"/>
        </w:rPr>
        <w:t>апитаны</w:t>
      </w:r>
      <w:r w:rsidR="003567F0" w:rsidRPr="001305C0">
        <w:rPr>
          <w:rFonts w:cs="Times New Roman"/>
          <w:sz w:val="28"/>
          <w:szCs w:val="28"/>
          <w:shd w:val="clear" w:color="auto" w:fill="FFFFFF"/>
        </w:rPr>
        <w:t xml:space="preserve">. 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t>(Команда, у которой пословиц будет больше</w:t>
      </w:r>
      <w:r w:rsidR="00C46DA0" w:rsidRPr="001305C0">
        <w:rPr>
          <w:rFonts w:cs="Times New Roman"/>
          <w:sz w:val="28"/>
          <w:szCs w:val="28"/>
          <w:shd w:val="clear" w:color="auto" w:fill="FFFFFF"/>
        </w:rPr>
        <w:t>,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t xml:space="preserve"> за конкурс получает 1 очко, проигравшая 0, если команды сравняются, то каждая получает 1 очко)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Ребята а вы знаете, какие областя охватывает волонтерство?  Посмотрите на этот список: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 w:rsidRPr="001305C0">
        <w:rPr>
          <w:b/>
          <w:sz w:val="28"/>
          <w:szCs w:val="28"/>
        </w:rPr>
        <w:lastRenderedPageBreak/>
        <w:t>Социальное волонтёрство</w:t>
      </w:r>
      <w:r w:rsidRPr="001305C0">
        <w:rPr>
          <w:sz w:val="28"/>
          <w:szCs w:val="28"/>
        </w:rPr>
        <w:t xml:space="preserve">. Это помощь одиноким ветеранам, пожилым людям, детям из детских домов и детям, находящимся на длительном лечении в больницах. 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 w:rsidRPr="001305C0">
        <w:rPr>
          <w:b/>
          <w:sz w:val="28"/>
          <w:szCs w:val="28"/>
        </w:rPr>
        <w:t>Экологическое волонтёрство</w:t>
      </w:r>
      <w:r w:rsidRPr="001305C0">
        <w:rPr>
          <w:sz w:val="28"/>
          <w:szCs w:val="28"/>
        </w:rPr>
        <w:t xml:space="preserve">. Эковолонтёры сажают деревья, охраняют заповедные территории, очищают водоёмы, организуют раздельный сбор мусора. 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 w:rsidRPr="001305C0">
        <w:rPr>
          <w:b/>
          <w:sz w:val="28"/>
          <w:szCs w:val="28"/>
        </w:rPr>
        <w:t>Патриотическое волонтёрство</w:t>
      </w:r>
      <w:r w:rsidRPr="001305C0">
        <w:rPr>
          <w:sz w:val="28"/>
          <w:szCs w:val="28"/>
        </w:rPr>
        <w:t xml:space="preserve">. Волонтёры патриотического направления восстанавливают и сохраняют памятники героям Отечества, помогают ветеранам боевых действий, рассказывают о героях и достижениях страны через интеллектуальные игры, квесты и другие мероприятия. 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 w:rsidRPr="001305C0">
        <w:rPr>
          <w:b/>
          <w:sz w:val="28"/>
          <w:szCs w:val="28"/>
        </w:rPr>
        <w:t>Зооволонтёрство</w:t>
      </w:r>
      <w:r w:rsidRPr="001305C0">
        <w:rPr>
          <w:sz w:val="28"/>
          <w:szCs w:val="28"/>
        </w:rPr>
        <w:t xml:space="preserve">. Зооволонтёры помогают бездомным животным, заботятся, кормят, гуляют и играют с животными в приютах, выставки по их пристройству и организуют сборы необходимых товаров. </w:t>
      </w:r>
    </w:p>
    <w:p w:rsidR="001305C0" w:rsidRDefault="001305C0" w:rsidP="001305C0">
      <w:pPr>
        <w:pStyle w:val="C1"/>
        <w:spacing w:line="276" w:lineRule="auto"/>
        <w:jc w:val="both"/>
        <w:rPr>
          <w:sz w:val="28"/>
          <w:szCs w:val="28"/>
        </w:rPr>
      </w:pPr>
      <w:r w:rsidRPr="001305C0">
        <w:rPr>
          <w:b/>
          <w:sz w:val="28"/>
          <w:szCs w:val="28"/>
        </w:rPr>
        <w:t>Спортивное волонтёрство</w:t>
      </w:r>
      <w:r w:rsidRPr="001305C0">
        <w:rPr>
          <w:sz w:val="28"/>
          <w:szCs w:val="28"/>
        </w:rPr>
        <w:t>. Помощь в организации и проведении крупных спортивных мероприятий. Волонтёры помогают судьям, сопровождают участников соревнований и болельщиков.</w:t>
      </w:r>
    </w:p>
    <w:p w:rsidR="001305C0" w:rsidRPr="001305C0" w:rsidRDefault="001305C0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b/>
          <w:sz w:val="28"/>
          <w:szCs w:val="28"/>
        </w:rPr>
        <w:t>И это далеко не все направления волонтёрской деятельности</w:t>
      </w:r>
      <w:r>
        <w:rPr>
          <w:b/>
          <w:sz w:val="28"/>
          <w:szCs w:val="28"/>
        </w:rPr>
        <w:t>.</w:t>
      </w:r>
    </w:p>
    <w:p w:rsidR="00FD3F27" w:rsidRPr="001305C0" w:rsidRDefault="003567F0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Выступление к</w:t>
      </w:r>
      <w:r w:rsidR="00412212" w:rsidRPr="001305C0">
        <w:rPr>
          <w:rFonts w:cs="Times New Roman"/>
          <w:b/>
          <w:sz w:val="28"/>
          <w:szCs w:val="28"/>
          <w:shd w:val="clear" w:color="auto" w:fill="FFFFFF"/>
        </w:rPr>
        <w:t>апитанов (</w:t>
      </w:r>
      <w:r w:rsidR="00D00816">
        <w:rPr>
          <w:rFonts w:cs="Times New Roman"/>
          <w:b/>
          <w:sz w:val="28"/>
          <w:szCs w:val="28"/>
          <w:shd w:val="clear" w:color="auto" w:fill="FFFFFF"/>
        </w:rPr>
        <w:t>5</w:t>
      </w:r>
      <w:r w:rsidR="00412212" w:rsidRPr="001305C0">
        <w:rPr>
          <w:rFonts w:cs="Times New Roman"/>
          <w:b/>
          <w:sz w:val="28"/>
          <w:szCs w:val="28"/>
          <w:shd w:val="clear" w:color="auto" w:fill="FFFFFF"/>
        </w:rPr>
        <w:t xml:space="preserve"> мин.)</w:t>
      </w:r>
      <w:r w:rsidR="00FD3F27" w:rsidRPr="001305C0">
        <w:rPr>
          <w:rFonts w:cs="Times New Roman"/>
          <w:b/>
          <w:sz w:val="28"/>
          <w:szCs w:val="28"/>
          <w:shd w:val="clear" w:color="auto" w:fill="FFFFFF"/>
        </w:rPr>
        <w:t>:</w:t>
      </w:r>
    </w:p>
    <w:p w:rsidR="00477F0B" w:rsidRPr="001305C0" w:rsidRDefault="00477F0B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>(Командиры команд зачитывают пословицы. Примерный список:</w:t>
      </w:r>
    </w:p>
    <w:p w:rsidR="00FD3F27" w:rsidRPr="001305C0" w:rsidRDefault="00477F0B" w:rsidP="001305C0">
      <w:pPr>
        <w:pStyle w:val="C1"/>
        <w:spacing w:line="276" w:lineRule="auto"/>
        <w:rPr>
          <w:rFonts w:cs="Times New Roman"/>
          <w:i/>
          <w:sz w:val="28"/>
          <w:szCs w:val="28"/>
        </w:rPr>
      </w:pPr>
      <w:r w:rsidRPr="001305C0">
        <w:rPr>
          <w:rFonts w:cs="Times New Roman"/>
          <w:i/>
          <w:sz w:val="28"/>
          <w:szCs w:val="28"/>
        </w:rPr>
        <w:t>– Будь добрым с тем, кто от тебя зависит.</w:t>
      </w:r>
      <w:r w:rsidRPr="001305C0">
        <w:rPr>
          <w:rFonts w:cs="Times New Roman"/>
          <w:i/>
          <w:sz w:val="28"/>
          <w:szCs w:val="28"/>
        </w:rPr>
        <w:br/>
        <w:t>– Доброе слово лечит, зло калечит.</w:t>
      </w:r>
      <w:r w:rsidRPr="001305C0">
        <w:rPr>
          <w:rFonts w:cs="Times New Roman"/>
          <w:i/>
          <w:sz w:val="28"/>
          <w:szCs w:val="28"/>
        </w:rPr>
        <w:br/>
        <w:t>– Злой не верит, что есть доброта.</w:t>
      </w:r>
      <w:r w:rsidRPr="001305C0">
        <w:rPr>
          <w:rFonts w:cs="Times New Roman"/>
          <w:i/>
          <w:sz w:val="28"/>
          <w:szCs w:val="28"/>
        </w:rPr>
        <w:br/>
        <w:t>– Доброта лучше красоты.</w:t>
      </w:r>
      <w:r w:rsidRPr="001305C0">
        <w:rPr>
          <w:rFonts w:cs="Times New Roman"/>
          <w:i/>
          <w:sz w:val="28"/>
          <w:szCs w:val="28"/>
        </w:rPr>
        <w:br/>
        <w:t>– Добрая слава лежит, а худая бежит.</w:t>
      </w:r>
      <w:r w:rsidRPr="001305C0">
        <w:rPr>
          <w:rFonts w:cs="Times New Roman"/>
          <w:i/>
          <w:sz w:val="28"/>
          <w:szCs w:val="28"/>
        </w:rPr>
        <w:br/>
        <w:t>– Доброго чтут, а злого жалуют.</w:t>
      </w:r>
      <w:r w:rsidRPr="001305C0">
        <w:rPr>
          <w:rFonts w:cs="Times New Roman"/>
          <w:i/>
          <w:sz w:val="28"/>
          <w:szCs w:val="28"/>
        </w:rPr>
        <w:br/>
        <w:t>– Кто слишком долго думает о том, чтобы делать добро, тому нет времени быть добрым.)</w:t>
      </w:r>
    </w:p>
    <w:p w:rsidR="00FD3F27" w:rsidRPr="001305C0" w:rsidRDefault="00D00816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="00FD3F27" w:rsidRPr="001305C0">
        <w:rPr>
          <w:rFonts w:cs="Times New Roman"/>
          <w:b/>
          <w:sz w:val="28"/>
          <w:szCs w:val="28"/>
        </w:rPr>
        <w:t xml:space="preserve">. </w:t>
      </w:r>
      <w:r w:rsidR="009637C2" w:rsidRPr="001305C0">
        <w:rPr>
          <w:rFonts w:cs="Times New Roman"/>
          <w:b/>
          <w:sz w:val="28"/>
          <w:szCs w:val="28"/>
        </w:rPr>
        <w:t>КОНКУРС «</w:t>
      </w:r>
      <w:r w:rsidR="000724A3" w:rsidRPr="001305C0">
        <w:rPr>
          <w:rFonts w:cs="Times New Roman"/>
          <w:b/>
          <w:sz w:val="28"/>
          <w:szCs w:val="28"/>
        </w:rPr>
        <w:t>СМЫСЛ ВЫСКАЗЫВАНИЯ</w:t>
      </w:r>
      <w:r w:rsidR="009637C2" w:rsidRPr="001305C0">
        <w:rPr>
          <w:rFonts w:cs="Times New Roman"/>
          <w:b/>
          <w:sz w:val="28"/>
          <w:szCs w:val="28"/>
        </w:rPr>
        <w:t>»</w:t>
      </w:r>
      <w:r w:rsidR="00412212" w:rsidRPr="001305C0">
        <w:rPr>
          <w:rFonts w:cs="Times New Roman"/>
          <w:b/>
          <w:sz w:val="28"/>
          <w:szCs w:val="28"/>
        </w:rPr>
        <w:t xml:space="preserve"> (5 мин.)</w:t>
      </w:r>
    </w:p>
    <w:p w:rsidR="008E1A26" w:rsidRPr="001305C0" w:rsidRDefault="008E1A26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Учитель:</w:t>
      </w:r>
    </w:p>
    <w:p w:rsidR="00164CEB" w:rsidRPr="001305C0" w:rsidRDefault="008E1A26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>- Какие у нас эрудированные к</w:t>
      </w:r>
      <w:r w:rsidR="000724A3" w:rsidRPr="001305C0">
        <w:rPr>
          <w:rFonts w:cs="Times New Roman"/>
          <w:sz w:val="28"/>
          <w:szCs w:val="28"/>
          <w:shd w:val="clear" w:color="auto" w:fill="FFFFFF"/>
        </w:rPr>
        <w:t>оманды и ответственный капитаны</w:t>
      </w:r>
      <w:r w:rsidRPr="001305C0">
        <w:rPr>
          <w:rFonts w:cs="Times New Roman"/>
          <w:sz w:val="28"/>
          <w:szCs w:val="28"/>
          <w:shd w:val="clear" w:color="auto" w:fill="FFFFFF"/>
        </w:rPr>
        <w:t xml:space="preserve">! Спасибо большое за участие. Итак, </w:t>
      </w:r>
      <w:r w:rsidR="00164CEB" w:rsidRPr="001305C0">
        <w:rPr>
          <w:rFonts w:cs="Times New Roman"/>
          <w:sz w:val="28"/>
          <w:szCs w:val="28"/>
          <w:shd w:val="clear" w:color="auto" w:fill="FFFFFF"/>
        </w:rPr>
        <w:t>по итогам первого конкурса лидирует команда……………</w:t>
      </w:r>
    </w:p>
    <w:p w:rsidR="00DA790C" w:rsidRPr="001305C0" w:rsidRDefault="00164CEB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 xml:space="preserve">Следующим заданием будет </w:t>
      </w:r>
      <w:r w:rsidR="000724A3" w:rsidRPr="001305C0">
        <w:rPr>
          <w:rFonts w:cs="Times New Roman"/>
          <w:sz w:val="28"/>
          <w:szCs w:val="28"/>
          <w:shd w:val="clear" w:color="auto" w:fill="FFFFFF"/>
        </w:rPr>
        <w:t xml:space="preserve">объяснить смысл высказывания. 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br/>
      </w:r>
      <w:r w:rsidR="00993C75" w:rsidRPr="001305C0">
        <w:rPr>
          <w:rFonts w:cs="Times New Roman"/>
          <w:b/>
          <w:sz w:val="28"/>
          <w:szCs w:val="28"/>
          <w:u w:val="single"/>
          <w:shd w:val="clear" w:color="auto" w:fill="FFFFFF"/>
        </w:rPr>
        <w:t xml:space="preserve">Условия конкурса: </w:t>
      </w:r>
      <w:r w:rsidR="000724A3" w:rsidRPr="001305C0">
        <w:rPr>
          <w:rFonts w:cs="Times New Roman"/>
          <w:sz w:val="28"/>
          <w:szCs w:val="28"/>
          <w:shd w:val="clear" w:color="auto" w:fill="FFFFFF"/>
        </w:rPr>
        <w:t>Каждой команде выдается карточка с высказываниями. Ваше задание объяснить</w:t>
      </w:r>
      <w:r w:rsidR="00154205" w:rsidRPr="001305C0">
        <w:rPr>
          <w:rFonts w:cs="Times New Roman"/>
          <w:sz w:val="28"/>
          <w:szCs w:val="28"/>
          <w:shd w:val="clear" w:color="auto" w:fill="FFFFFF"/>
        </w:rPr>
        <w:t>,</w:t>
      </w:r>
      <w:r w:rsidR="000724A3" w:rsidRPr="001305C0">
        <w:rPr>
          <w:rFonts w:cs="Times New Roman"/>
          <w:sz w:val="28"/>
          <w:szCs w:val="28"/>
          <w:shd w:val="clear" w:color="auto" w:fill="FFFFFF"/>
        </w:rPr>
        <w:t xml:space="preserve"> как вы их понимаете</w:t>
      </w:r>
      <w:r w:rsidR="00412212" w:rsidRPr="001305C0">
        <w:rPr>
          <w:rFonts w:cs="Times New Roman"/>
          <w:sz w:val="28"/>
          <w:szCs w:val="28"/>
          <w:shd w:val="clear" w:color="auto" w:fill="FFFFFF"/>
        </w:rPr>
        <w:t xml:space="preserve">.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На обдумывание всем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lastRenderedPageBreak/>
        <w:t xml:space="preserve">командам 3 минуты. Сначала выступает команда 1, затем 2. </w:t>
      </w:r>
      <w:r w:rsidR="00412212" w:rsidRPr="001305C0">
        <w:rPr>
          <w:rFonts w:cs="Times New Roman"/>
          <w:sz w:val="28"/>
          <w:szCs w:val="28"/>
          <w:shd w:val="clear" w:color="auto" w:fill="FFFFFF"/>
        </w:rPr>
        <w:t>Я буду внимательно слушать, а затем заносить очки в таблицу.</w:t>
      </w:r>
      <w:r w:rsidR="00993C75" w:rsidRPr="001305C0">
        <w:rPr>
          <w:rFonts w:cs="Times New Roman"/>
          <w:sz w:val="28"/>
          <w:szCs w:val="28"/>
          <w:shd w:val="clear" w:color="auto" w:fill="FFFFFF"/>
        </w:rPr>
        <w:t xml:space="preserve"> (Команда, которая корректно и лучше справится с объяснением за конкурс получает 1 очко, проигравшая 0, если команды сравняются, то каждая получает 1 очко)</w:t>
      </w:r>
    </w:p>
    <w:p w:rsidR="000724A3" w:rsidRPr="001305C0" w:rsidRDefault="000724A3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1 команда:</w:t>
      </w:r>
    </w:p>
    <w:p w:rsidR="00154205" w:rsidRPr="001305C0" w:rsidRDefault="000724A3" w:rsidP="001305C0">
      <w:pPr>
        <w:pStyle w:val="C1"/>
        <w:spacing w:line="276" w:lineRule="auto"/>
        <w:jc w:val="both"/>
        <w:rPr>
          <w:rFonts w:cs="Times New Roman"/>
          <w:sz w:val="28"/>
          <w:szCs w:val="28"/>
        </w:rPr>
      </w:pPr>
      <w:r w:rsidRPr="001305C0">
        <w:rPr>
          <w:rFonts w:cs="Times New Roman"/>
          <w:sz w:val="28"/>
          <w:szCs w:val="28"/>
        </w:rPr>
        <w:t>– Уже в IV веке до н.э. древнегреческий философ Платон утверждал: «Стараясь о счастье других, мы находим свое собственное счастье».</w:t>
      </w:r>
    </w:p>
    <w:p w:rsidR="000724A3" w:rsidRPr="001305C0" w:rsidRDefault="000724A3" w:rsidP="001305C0">
      <w:pPr>
        <w:pStyle w:val="C1"/>
        <w:spacing w:line="276" w:lineRule="auto"/>
        <w:jc w:val="both"/>
        <w:rPr>
          <w:rFonts w:cs="Times New Roman"/>
          <w:sz w:val="28"/>
          <w:szCs w:val="28"/>
        </w:rPr>
      </w:pPr>
      <w:r w:rsidRPr="001305C0">
        <w:rPr>
          <w:rFonts w:cs="Times New Roman"/>
          <w:sz w:val="28"/>
          <w:szCs w:val="28"/>
        </w:rPr>
        <w:t>– Чем  человек умнее и добрее, тем больше он замечает добро в людях. (Блез Паскаль).</w:t>
      </w:r>
    </w:p>
    <w:p w:rsidR="004E5B38" w:rsidRPr="001305C0" w:rsidRDefault="000724A3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2 команда:</w:t>
      </w:r>
    </w:p>
    <w:p w:rsidR="000724A3" w:rsidRPr="001305C0" w:rsidRDefault="000724A3" w:rsidP="001305C0">
      <w:pPr>
        <w:jc w:val="both"/>
        <w:rPr>
          <w:rFonts w:ascii="Times New Roman" w:hAnsi="Times New Roman"/>
          <w:sz w:val="28"/>
          <w:szCs w:val="28"/>
        </w:rPr>
      </w:pPr>
      <w:r w:rsidRPr="001305C0">
        <w:rPr>
          <w:rFonts w:ascii="Times New Roman" w:hAnsi="Times New Roman"/>
          <w:sz w:val="28"/>
          <w:szCs w:val="28"/>
        </w:rPr>
        <w:t>– Истинная доброта  заключается в благожелательном отношении к людям» (Жан Жак Руссо).</w:t>
      </w:r>
      <w:r w:rsidRPr="001305C0">
        <w:rPr>
          <w:rFonts w:ascii="Times New Roman" w:hAnsi="Times New Roman"/>
          <w:sz w:val="28"/>
          <w:szCs w:val="28"/>
        </w:rPr>
        <w:br/>
        <w:t>– Чтобы оценить доброту в человеке, надо иметь некоторую   долю этого качества в самом себе» (Вильям Шекспир).</w:t>
      </w:r>
    </w:p>
    <w:p w:rsidR="00164CEB" w:rsidRPr="001305C0" w:rsidRDefault="00D00816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7</w:t>
      </w:r>
      <w:r w:rsidR="004E5B38" w:rsidRPr="001305C0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302B5D" w:rsidRPr="001305C0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="00FD3021" w:rsidRPr="001305C0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10 ПРИЧИН СТАТЬ ВОЛОНТЕРОМ</w:t>
      </w:r>
      <w:r w:rsidR="004E5B38" w:rsidRPr="001305C0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(5 мин)</w:t>
      </w:r>
    </w:p>
    <w:p w:rsidR="009637C2" w:rsidRPr="001305C0" w:rsidRDefault="009637C2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Учитель:</w:t>
      </w:r>
    </w:p>
    <w:p w:rsidR="00B60F2C" w:rsidRPr="001305C0" w:rsidRDefault="009637C2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>-Молодцы, ребята,</w:t>
      </w:r>
      <w:r w:rsidR="00302B5D" w:rsidRPr="001305C0">
        <w:rPr>
          <w:rFonts w:cs="Times New Roman"/>
          <w:sz w:val="28"/>
          <w:szCs w:val="28"/>
          <w:shd w:val="clear" w:color="auto" w:fill="FFFFFF"/>
        </w:rPr>
        <w:t xml:space="preserve"> отличные ответы</w:t>
      </w:r>
      <w:r w:rsidRPr="001305C0">
        <w:rPr>
          <w:rFonts w:cs="Times New Roman"/>
          <w:sz w:val="28"/>
          <w:szCs w:val="28"/>
          <w:shd w:val="clear" w:color="auto" w:fill="FFFFFF"/>
        </w:rPr>
        <w:t>. Итак, по итогам второго конкурса лидирует команда……………</w:t>
      </w:r>
      <w:r w:rsidR="007331A7" w:rsidRPr="001305C0">
        <w:rPr>
          <w:rFonts w:cs="Times New Roman"/>
          <w:sz w:val="28"/>
          <w:szCs w:val="28"/>
          <w:shd w:val="clear" w:color="auto" w:fill="FFFFFF"/>
        </w:rPr>
        <w:t xml:space="preserve"> Следующим задание</w:t>
      </w:r>
      <w:r w:rsidR="00FD3021" w:rsidRPr="001305C0">
        <w:rPr>
          <w:rFonts w:cs="Times New Roman"/>
          <w:sz w:val="28"/>
          <w:szCs w:val="28"/>
          <w:shd w:val="clear" w:color="auto" w:fill="FFFFFF"/>
        </w:rPr>
        <w:t xml:space="preserve">м будет составить десять </w:t>
      </w:r>
      <w:r w:rsidR="00FD3021" w:rsidRPr="001305C0">
        <w:rPr>
          <w:rFonts w:cs="Times New Roman"/>
          <w:sz w:val="28"/>
          <w:szCs w:val="28"/>
          <w:shd w:val="clear" w:color="auto" w:fill="FFFFFF"/>
          <w:lang w:val="uk-UA"/>
        </w:rPr>
        <w:t>причин стать</w:t>
      </w:r>
      <w:r w:rsidR="00FD3021" w:rsidRPr="001305C0">
        <w:rPr>
          <w:rFonts w:cs="Times New Roman"/>
          <w:sz w:val="28"/>
          <w:szCs w:val="28"/>
          <w:shd w:val="clear" w:color="auto" w:fill="FFFFFF"/>
        </w:rPr>
        <w:t xml:space="preserve"> волонтер</w:t>
      </w:r>
      <w:r w:rsidR="00FD3021" w:rsidRPr="001305C0">
        <w:rPr>
          <w:rFonts w:cs="Times New Roman"/>
          <w:sz w:val="28"/>
          <w:szCs w:val="28"/>
          <w:shd w:val="clear" w:color="auto" w:fill="FFFFFF"/>
          <w:lang w:val="uk-UA"/>
        </w:rPr>
        <w:t>ом.</w:t>
      </w:r>
      <w:r w:rsidR="00DA790C" w:rsidRPr="001305C0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7331A7" w:rsidRPr="001305C0" w:rsidRDefault="00B60F2C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 w:rsidRPr="001305C0">
        <w:rPr>
          <w:rFonts w:cs="Times New Roman"/>
          <w:b/>
          <w:sz w:val="28"/>
          <w:szCs w:val="28"/>
          <w:u w:val="single"/>
          <w:shd w:val="clear" w:color="auto" w:fill="FFFFFF"/>
          <w:lang w:val="uk-UA"/>
        </w:rPr>
        <w:t>Условия конкурса:</w:t>
      </w:r>
      <w:r w:rsidRPr="001305C0">
        <w:rPr>
          <w:rFonts w:cs="Times New Roman"/>
          <w:sz w:val="28"/>
          <w:szCs w:val="28"/>
          <w:shd w:val="clear" w:color="auto" w:fill="FFFFFF"/>
          <w:lang w:val="uk-UA"/>
        </w:rPr>
        <w:t xml:space="preserve"> Каждая команда сообща пишет 10 причин стать волонтером, </w:t>
      </w:r>
      <w:r w:rsidRPr="001305C0">
        <w:rPr>
          <w:rFonts w:cs="Times New Roman"/>
          <w:sz w:val="28"/>
          <w:szCs w:val="28"/>
          <w:shd w:val="clear" w:color="auto" w:fill="FFFFFF"/>
        </w:rPr>
        <w:t>л</w:t>
      </w:r>
      <w:r w:rsidR="00302B5D" w:rsidRPr="001305C0">
        <w:rPr>
          <w:rFonts w:cs="Times New Roman"/>
          <w:sz w:val="28"/>
          <w:szCs w:val="28"/>
          <w:shd w:val="clear" w:color="auto" w:fill="FFFFFF"/>
        </w:rPr>
        <w:t xml:space="preserve">учшая подборка будет украшать классный уголок. </w:t>
      </w:r>
      <w:r w:rsidR="00412212" w:rsidRPr="001305C0">
        <w:rPr>
          <w:rFonts w:cs="Times New Roman"/>
          <w:sz w:val="28"/>
          <w:szCs w:val="28"/>
          <w:shd w:val="clear" w:color="auto" w:fill="FFFFFF"/>
        </w:rPr>
        <w:t xml:space="preserve">У вас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t>5</w:t>
      </w:r>
      <w:r w:rsidRPr="001305C0">
        <w:rPr>
          <w:rFonts w:cs="Times New Roman"/>
          <w:sz w:val="28"/>
          <w:szCs w:val="28"/>
          <w:u w:val="single"/>
          <w:shd w:val="clear" w:color="auto" w:fill="FFFFFF"/>
        </w:rPr>
        <w:t xml:space="preserve"> минут на написание</w:t>
      </w:r>
      <w:r w:rsidRPr="001305C0">
        <w:rPr>
          <w:rFonts w:cs="Times New Roman"/>
          <w:sz w:val="28"/>
          <w:szCs w:val="28"/>
          <w:shd w:val="clear" w:color="auto" w:fill="FFFFFF"/>
        </w:rPr>
        <w:t xml:space="preserve"> ваших подборок, будьте готовы их презентовать). (Команда, </w:t>
      </w:r>
      <w:r w:rsidR="00412212" w:rsidRPr="001305C0">
        <w:rPr>
          <w:rFonts w:cs="Times New Roman"/>
          <w:sz w:val="28"/>
          <w:szCs w:val="28"/>
          <w:u w:val="single"/>
          <w:shd w:val="clear" w:color="auto" w:fill="FFFFFF"/>
        </w:rPr>
        <w:t>которая напишет все 10 причин без повторения</w:t>
      </w:r>
      <w:r w:rsidRPr="001305C0">
        <w:rPr>
          <w:rFonts w:cs="Times New Roman"/>
          <w:sz w:val="28"/>
          <w:szCs w:val="28"/>
          <w:shd w:val="clear" w:color="auto" w:fill="FFFFFF"/>
        </w:rPr>
        <w:t xml:space="preserve"> получает 1 очко, проигравшая 0, если команды сравняются, то каждая получает 1 очко)</w:t>
      </w:r>
    </w:p>
    <w:p w:rsidR="00A3531D" w:rsidRPr="001305C0" w:rsidRDefault="00D00816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>
        <w:rPr>
          <w:rFonts w:cs="Times New Roman"/>
          <w:b/>
          <w:sz w:val="28"/>
          <w:szCs w:val="28"/>
          <w:shd w:val="clear" w:color="auto" w:fill="FFFFFF"/>
        </w:rPr>
        <w:t>8</w:t>
      </w:r>
      <w:r w:rsidR="00DA082E" w:rsidRPr="001305C0">
        <w:rPr>
          <w:rFonts w:cs="Times New Roman"/>
          <w:b/>
          <w:sz w:val="28"/>
          <w:szCs w:val="28"/>
          <w:shd w:val="clear" w:color="auto" w:fill="FFFFFF"/>
        </w:rPr>
        <w:t>. КОНКУРС ПРОЕКТОВ «А ЧТО МОЖЕМ МЫ?»</w:t>
      </w:r>
      <w:r w:rsidR="00A3531D" w:rsidRPr="001305C0">
        <w:rPr>
          <w:rFonts w:cs="Times New Roman"/>
          <w:b/>
          <w:sz w:val="28"/>
          <w:szCs w:val="28"/>
          <w:shd w:val="clear" w:color="auto" w:fill="FFFFFF"/>
        </w:rPr>
        <w:t xml:space="preserve"> (</w:t>
      </w:r>
      <w:r>
        <w:rPr>
          <w:rFonts w:cs="Times New Roman"/>
          <w:b/>
          <w:sz w:val="28"/>
          <w:szCs w:val="28"/>
          <w:shd w:val="clear" w:color="auto" w:fill="FFFFFF"/>
        </w:rPr>
        <w:t>5</w:t>
      </w:r>
      <w:r w:rsidR="00A3531D" w:rsidRPr="001305C0">
        <w:rPr>
          <w:rFonts w:cs="Times New Roman"/>
          <w:b/>
          <w:sz w:val="28"/>
          <w:szCs w:val="28"/>
          <w:shd w:val="clear" w:color="auto" w:fill="FFFFFF"/>
        </w:rPr>
        <w:t xml:space="preserve"> мин</w:t>
      </w:r>
      <w:r>
        <w:rPr>
          <w:rFonts w:cs="Times New Roman"/>
          <w:b/>
          <w:sz w:val="28"/>
          <w:szCs w:val="28"/>
          <w:shd w:val="clear" w:color="auto" w:fill="FFFFFF"/>
        </w:rPr>
        <w:t>)</w:t>
      </w:r>
    </w:p>
    <w:p w:rsidR="00DA082E" w:rsidRPr="001305C0" w:rsidRDefault="00DA082E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  <w:lang w:val="uk-UA"/>
        </w:rPr>
      </w:pPr>
      <w:r w:rsidRPr="001305C0">
        <w:rPr>
          <w:rFonts w:cs="Times New Roman"/>
          <w:b/>
          <w:sz w:val="28"/>
          <w:szCs w:val="28"/>
          <w:shd w:val="clear" w:color="auto" w:fill="FFFFFF"/>
          <w:lang w:val="uk-UA"/>
        </w:rPr>
        <w:t>Учитель:</w:t>
      </w:r>
    </w:p>
    <w:p w:rsidR="00DA082E" w:rsidRPr="001305C0" w:rsidRDefault="00DA082E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  <w:lang w:val="uk-UA"/>
        </w:rPr>
        <w:t>-Отлично ребята.</w:t>
      </w:r>
      <w:r w:rsidR="00CB6088" w:rsidRPr="001305C0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  <w:r w:rsidR="00CB6088" w:rsidRPr="001305C0">
        <w:rPr>
          <w:rFonts w:cs="Times New Roman"/>
          <w:sz w:val="28"/>
          <w:szCs w:val="28"/>
          <w:u w:val="single"/>
          <w:shd w:val="clear" w:color="auto" w:fill="FFFFFF"/>
          <w:lang w:val="uk-UA"/>
        </w:rPr>
        <w:t>Скоро день добровольца – 5 декабря.</w:t>
      </w:r>
      <w:r w:rsidR="00CB6088" w:rsidRPr="001305C0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305C0">
        <w:rPr>
          <w:rFonts w:cs="Times New Roman"/>
          <w:sz w:val="28"/>
          <w:szCs w:val="28"/>
          <w:shd w:val="clear" w:color="auto" w:fill="FFFFFF"/>
          <w:lang w:val="uk-UA"/>
        </w:rPr>
        <w:t xml:space="preserve"> Теперь, зная сталько прекрасн</w:t>
      </w:r>
      <w:r w:rsidRPr="001305C0">
        <w:rPr>
          <w:rFonts w:cs="Times New Roman"/>
          <w:sz w:val="28"/>
          <w:szCs w:val="28"/>
          <w:shd w:val="clear" w:color="auto" w:fill="FFFFFF"/>
        </w:rPr>
        <w:t>ых причин стать волонтером</w:t>
      </w:r>
      <w:r w:rsidR="00CB6088" w:rsidRPr="001305C0">
        <w:rPr>
          <w:rFonts w:cs="Times New Roman"/>
          <w:sz w:val="28"/>
          <w:szCs w:val="28"/>
          <w:shd w:val="clear" w:color="auto" w:fill="FFFFFF"/>
        </w:rPr>
        <w:t>, вы можете задуматься, а что ВЫ можете сделать хорошего, доброго, полезного для других в канун этого дня? Предварительно вы должны были задуматься над двумя темами проектной работы. Сейчас вашим заданием будет составить план проектной ра</w:t>
      </w:r>
      <w:r w:rsidR="00A35302" w:rsidRPr="001305C0">
        <w:rPr>
          <w:rFonts w:cs="Times New Roman"/>
          <w:sz w:val="28"/>
          <w:szCs w:val="28"/>
          <w:shd w:val="clear" w:color="auto" w:fill="FFFFFF"/>
        </w:rPr>
        <w:t>боты, с последующей реализацией в течении месяца.</w:t>
      </w:r>
    </w:p>
    <w:p w:rsidR="00A35302" w:rsidRPr="001305C0" w:rsidRDefault="00A35302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>Итак:</w:t>
      </w:r>
    </w:p>
    <w:p w:rsidR="00CB6088" w:rsidRPr="001305C0" w:rsidRDefault="00CB6088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1 команда работает над проектом – «</w:t>
      </w:r>
      <w:r w:rsidR="001305C0" w:rsidRPr="001305C0">
        <w:rPr>
          <w:rFonts w:cs="Times New Roman"/>
          <w:b/>
          <w:sz w:val="28"/>
          <w:szCs w:val="28"/>
          <w:shd w:val="clear" w:color="auto" w:fill="FFFFFF"/>
        </w:rPr>
        <w:t>………………</w:t>
      </w:r>
      <w:r w:rsidRPr="001305C0">
        <w:rPr>
          <w:rFonts w:cs="Times New Roman"/>
          <w:b/>
          <w:sz w:val="28"/>
          <w:szCs w:val="28"/>
          <w:shd w:val="clear" w:color="auto" w:fill="FFFFFF"/>
        </w:rPr>
        <w:t>»</w:t>
      </w:r>
    </w:p>
    <w:p w:rsidR="00CB6088" w:rsidRPr="001305C0" w:rsidRDefault="00CB6088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lastRenderedPageBreak/>
        <w:t>2 команда работает над проектом – «</w:t>
      </w:r>
      <w:r w:rsidR="001305C0" w:rsidRPr="001305C0">
        <w:rPr>
          <w:rFonts w:cs="Times New Roman"/>
          <w:b/>
          <w:sz w:val="28"/>
          <w:szCs w:val="28"/>
          <w:shd w:val="clear" w:color="auto" w:fill="FFFFFF"/>
        </w:rPr>
        <w:t>………………</w:t>
      </w:r>
      <w:r w:rsidRPr="001305C0">
        <w:rPr>
          <w:rFonts w:cs="Times New Roman"/>
          <w:b/>
          <w:sz w:val="28"/>
          <w:szCs w:val="28"/>
          <w:shd w:val="clear" w:color="auto" w:fill="FFFFFF"/>
        </w:rPr>
        <w:t>»</w:t>
      </w:r>
    </w:p>
    <w:p w:rsidR="00CB6088" w:rsidRPr="001305C0" w:rsidRDefault="00CB6088" w:rsidP="001305C0">
      <w:pPr>
        <w:pStyle w:val="C1"/>
        <w:spacing w:line="276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1305C0">
        <w:rPr>
          <w:rFonts w:cs="Times New Roman"/>
          <w:sz w:val="28"/>
          <w:szCs w:val="28"/>
          <w:shd w:val="clear" w:color="auto" w:fill="FFFFFF"/>
        </w:rPr>
        <w:t>У вас 7 минут на составление проекта и 3 минуты на презентацию вашей идеи.</w:t>
      </w:r>
    </w:p>
    <w:p w:rsidR="00CB6088" w:rsidRPr="001305C0" w:rsidRDefault="00CB6088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 w:rsidRPr="001305C0">
        <w:rPr>
          <w:rFonts w:cs="Times New Roman"/>
          <w:b/>
          <w:sz w:val="28"/>
          <w:szCs w:val="28"/>
          <w:shd w:val="clear" w:color="auto" w:fill="FFFFFF"/>
        </w:rPr>
        <w:t>Презентация проектов команд (</w:t>
      </w:r>
      <w:r w:rsidR="00D00816">
        <w:rPr>
          <w:rFonts w:cs="Times New Roman"/>
          <w:b/>
          <w:sz w:val="28"/>
          <w:szCs w:val="28"/>
          <w:shd w:val="clear" w:color="auto" w:fill="FFFFFF"/>
        </w:rPr>
        <w:t>8</w:t>
      </w:r>
      <w:r w:rsidRPr="001305C0">
        <w:rPr>
          <w:rFonts w:cs="Times New Roman"/>
          <w:b/>
          <w:sz w:val="28"/>
          <w:szCs w:val="28"/>
          <w:shd w:val="clear" w:color="auto" w:fill="FFFFFF"/>
        </w:rPr>
        <w:t xml:space="preserve"> мин)</w:t>
      </w:r>
    </w:p>
    <w:p w:rsidR="00302B5D" w:rsidRPr="001305C0" w:rsidRDefault="00D00816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  <w:shd w:val="clear" w:color="auto" w:fill="FFFFFF"/>
        </w:rPr>
      </w:pPr>
      <w:r>
        <w:rPr>
          <w:rFonts w:cs="Times New Roman"/>
          <w:b/>
          <w:sz w:val="28"/>
          <w:szCs w:val="28"/>
          <w:shd w:val="clear" w:color="auto" w:fill="FFFFFF"/>
        </w:rPr>
        <w:t>9.</w:t>
      </w:r>
      <w:r w:rsidR="00A40AAB" w:rsidRPr="001305C0">
        <w:rPr>
          <w:rFonts w:cs="Times New Roman"/>
          <w:b/>
          <w:sz w:val="28"/>
          <w:szCs w:val="28"/>
          <w:shd w:val="clear" w:color="auto" w:fill="FFFFFF"/>
        </w:rPr>
        <w:t>ЗАКЛЮЧИТЕЛЬНАЯ ЧАСТЬ:</w:t>
      </w:r>
      <w:r>
        <w:rPr>
          <w:rFonts w:cs="Times New Roman"/>
          <w:b/>
          <w:sz w:val="28"/>
          <w:szCs w:val="28"/>
          <w:shd w:val="clear" w:color="auto" w:fill="FFFFFF"/>
        </w:rPr>
        <w:t xml:space="preserve"> 2 (мин)</w:t>
      </w:r>
    </w:p>
    <w:p w:rsidR="00B60F2C" w:rsidRPr="001305C0" w:rsidRDefault="00B60F2C" w:rsidP="001305C0">
      <w:pPr>
        <w:pStyle w:val="C1"/>
        <w:spacing w:line="276" w:lineRule="auto"/>
        <w:jc w:val="both"/>
        <w:rPr>
          <w:rFonts w:cs="Times New Roman"/>
          <w:i/>
          <w:sz w:val="28"/>
          <w:szCs w:val="28"/>
          <w:shd w:val="clear" w:color="auto" w:fill="FFFFFF"/>
        </w:rPr>
      </w:pPr>
      <w:r w:rsidRPr="001305C0">
        <w:rPr>
          <w:rFonts w:cs="Times New Roman"/>
          <w:i/>
          <w:sz w:val="28"/>
          <w:szCs w:val="28"/>
          <w:shd w:val="clear" w:color="auto" w:fill="FFFFFF"/>
        </w:rPr>
        <w:t>Рефлексия</w:t>
      </w:r>
    </w:p>
    <w:p w:rsidR="00B60F2C" w:rsidRPr="001305C0" w:rsidRDefault="00B60F2C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</w:rPr>
      </w:pPr>
      <w:r w:rsidRPr="001305C0">
        <w:rPr>
          <w:rFonts w:cs="Times New Roman"/>
          <w:b/>
          <w:sz w:val="28"/>
          <w:szCs w:val="28"/>
        </w:rPr>
        <w:t>Учитель:</w:t>
      </w:r>
    </w:p>
    <w:p w:rsidR="00A3531D" w:rsidRPr="001305C0" w:rsidRDefault="00B60F2C" w:rsidP="001305C0">
      <w:pPr>
        <w:pStyle w:val="C1"/>
        <w:spacing w:line="276" w:lineRule="auto"/>
        <w:jc w:val="both"/>
        <w:rPr>
          <w:rFonts w:cs="Times New Roman"/>
          <w:sz w:val="28"/>
          <w:szCs w:val="28"/>
        </w:rPr>
      </w:pPr>
      <w:r w:rsidRPr="001305C0">
        <w:rPr>
          <w:rFonts w:cs="Times New Roman"/>
          <w:sz w:val="28"/>
          <w:szCs w:val="28"/>
        </w:rPr>
        <w:t>-</w:t>
      </w:r>
      <w:r w:rsidR="002C4A01" w:rsidRPr="001305C0">
        <w:rPr>
          <w:rFonts w:cs="Times New Roman"/>
          <w:sz w:val="28"/>
          <w:szCs w:val="28"/>
        </w:rPr>
        <w:t>Ребята, помните, что вместе мы единая сила и мы можем быть волонтерами</w:t>
      </w:r>
      <w:r w:rsidR="00A35302" w:rsidRPr="001305C0">
        <w:rPr>
          <w:rFonts w:cs="Times New Roman"/>
          <w:sz w:val="28"/>
          <w:szCs w:val="28"/>
        </w:rPr>
        <w:t xml:space="preserve">! </w:t>
      </w:r>
      <w:r w:rsidRPr="001305C0">
        <w:rPr>
          <w:rFonts w:cs="Times New Roman"/>
          <w:sz w:val="28"/>
          <w:szCs w:val="28"/>
        </w:rPr>
        <w:t>Сегодня обе команды отлично справились со всеми конкурсами</w:t>
      </w:r>
      <w:r w:rsidR="0033495F" w:rsidRPr="001305C0">
        <w:rPr>
          <w:rFonts w:cs="Times New Roman"/>
          <w:sz w:val="28"/>
          <w:szCs w:val="28"/>
        </w:rPr>
        <w:t xml:space="preserve">! По итогам баллов каждая команда набрала _______ количество баллов! </w:t>
      </w:r>
      <w:r w:rsidR="00A40AAB" w:rsidRPr="001305C0">
        <w:rPr>
          <w:rFonts w:cs="Times New Roman"/>
          <w:sz w:val="28"/>
          <w:szCs w:val="28"/>
        </w:rPr>
        <w:t xml:space="preserve">Победителем </w:t>
      </w:r>
      <w:r w:rsidR="008E246A" w:rsidRPr="001305C0">
        <w:rPr>
          <w:rFonts w:cs="Times New Roman"/>
          <w:sz w:val="28"/>
          <w:szCs w:val="28"/>
        </w:rPr>
        <w:t>сегодняшней</w:t>
      </w:r>
      <w:r w:rsidR="00A40AAB" w:rsidRPr="001305C0">
        <w:rPr>
          <w:rFonts w:cs="Times New Roman"/>
          <w:sz w:val="28"/>
          <w:szCs w:val="28"/>
        </w:rPr>
        <w:t xml:space="preserve"> викторины становится  команда _____________</w:t>
      </w:r>
      <w:r w:rsidR="008E246A" w:rsidRPr="001305C0">
        <w:rPr>
          <w:rFonts w:cs="Times New Roman"/>
          <w:sz w:val="28"/>
          <w:szCs w:val="28"/>
        </w:rPr>
        <w:t xml:space="preserve">. </w:t>
      </w:r>
      <w:r w:rsidRPr="001305C0">
        <w:rPr>
          <w:rFonts w:cs="Times New Roman"/>
          <w:sz w:val="28"/>
          <w:szCs w:val="28"/>
        </w:rPr>
        <w:t xml:space="preserve"> Каждая команда награждается грамотой, а команда-победитель получает первое место а также их подборка </w:t>
      </w:r>
      <w:r w:rsidR="008E246A" w:rsidRPr="001305C0">
        <w:rPr>
          <w:rFonts w:cs="Times New Roman"/>
          <w:sz w:val="28"/>
          <w:szCs w:val="28"/>
        </w:rPr>
        <w:t xml:space="preserve">лучших причин стать волонтером будут висеть на классном уголке. </w:t>
      </w:r>
      <w:r w:rsidR="00A35302" w:rsidRPr="001305C0">
        <w:rPr>
          <w:rFonts w:cs="Times New Roman"/>
          <w:sz w:val="28"/>
          <w:szCs w:val="28"/>
        </w:rPr>
        <w:t xml:space="preserve"> Не забывайте, что наши проекты нужно реализовать и сделать добрые дела! </w:t>
      </w:r>
      <w:r w:rsidR="008E246A" w:rsidRPr="001305C0">
        <w:rPr>
          <w:rFonts w:cs="Times New Roman"/>
          <w:sz w:val="28"/>
          <w:szCs w:val="28"/>
        </w:rPr>
        <w:t>Спасибо за ваше участие! Будьте добрыми!</w:t>
      </w:r>
      <w:r w:rsidRPr="001305C0">
        <w:rPr>
          <w:rFonts w:cs="Times New Roman"/>
          <w:sz w:val="28"/>
          <w:szCs w:val="28"/>
        </w:rPr>
        <w:t xml:space="preserve"> </w:t>
      </w:r>
    </w:p>
    <w:p w:rsidR="001305C0" w:rsidRDefault="001305C0" w:rsidP="001305C0">
      <w:pPr>
        <w:pStyle w:val="C1"/>
        <w:spacing w:line="276" w:lineRule="auto"/>
        <w:jc w:val="both"/>
        <w:rPr>
          <w:b/>
          <w:sz w:val="28"/>
          <w:szCs w:val="28"/>
        </w:rPr>
      </w:pPr>
      <w:r w:rsidRPr="001305C0">
        <w:rPr>
          <w:b/>
          <w:sz w:val="28"/>
          <w:szCs w:val="28"/>
        </w:rPr>
        <w:t>Предлагаю не откладывать на потом желание стать частью большой волонтёрской семьи и запустить марафон добрых дел в нашей школе, начиная с завтрашнего дня. Придумайте доброе дело, которое вы регулярно сможете реализовывать непосредственно в нашей школе, например, помочь учителям начальной школы организовать деятельность первоклассников на переменах (поиграть в настольные или подвижные игры)</w:t>
      </w:r>
    </w:p>
    <w:p w:rsidR="0096599F" w:rsidRPr="001305C0" w:rsidRDefault="0096599F" w:rsidP="001305C0">
      <w:pPr>
        <w:pStyle w:val="C1"/>
        <w:spacing w:line="276" w:lineRule="auto"/>
        <w:jc w:val="both"/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Звучит песня : «Доброта»</w:t>
      </w:r>
    </w:p>
    <w:sectPr w:rsidR="0096599F" w:rsidRPr="001305C0" w:rsidSect="0096599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B0" w:rsidRDefault="004F07B0" w:rsidP="0096599F">
      <w:pPr>
        <w:spacing w:after="0" w:line="240" w:lineRule="auto"/>
      </w:pPr>
      <w:r>
        <w:separator/>
      </w:r>
    </w:p>
  </w:endnote>
  <w:endnote w:type="continuationSeparator" w:id="0">
    <w:p w:rsidR="004F07B0" w:rsidRDefault="004F07B0" w:rsidP="0096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5210"/>
      <w:docPartObj>
        <w:docPartGallery w:val="Page Numbers (Bottom of Page)"/>
        <w:docPartUnique/>
      </w:docPartObj>
    </w:sdtPr>
    <w:sdtContent>
      <w:p w:rsidR="0096599F" w:rsidRDefault="007F4E0D">
        <w:pPr>
          <w:pStyle w:val="a9"/>
          <w:jc w:val="center"/>
        </w:pPr>
        <w:fldSimple w:instr=" PAGE   \* MERGEFORMAT ">
          <w:r w:rsidR="00FF57D0">
            <w:rPr>
              <w:noProof/>
            </w:rPr>
            <w:t>2</w:t>
          </w:r>
        </w:fldSimple>
      </w:p>
    </w:sdtContent>
  </w:sdt>
  <w:p w:rsidR="0096599F" w:rsidRDefault="0096599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B0" w:rsidRDefault="004F07B0" w:rsidP="0096599F">
      <w:pPr>
        <w:spacing w:after="0" w:line="240" w:lineRule="auto"/>
      </w:pPr>
      <w:r>
        <w:separator/>
      </w:r>
    </w:p>
  </w:footnote>
  <w:footnote w:type="continuationSeparator" w:id="0">
    <w:p w:rsidR="004F07B0" w:rsidRDefault="004F07B0" w:rsidP="00965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3214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70BE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278A3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32F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C0A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D2FA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0EDC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22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B0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069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11757407"/>
    <w:multiLevelType w:val="hybridMultilevel"/>
    <w:tmpl w:val="1B8AD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AE5046"/>
    <w:multiLevelType w:val="hybridMultilevel"/>
    <w:tmpl w:val="945E4F1A"/>
    <w:lvl w:ilvl="0" w:tplc="BD3E7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623FE"/>
    <w:multiLevelType w:val="multilevel"/>
    <w:tmpl w:val="336C2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6622E1"/>
    <w:multiLevelType w:val="multilevel"/>
    <w:tmpl w:val="336C2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670FC1"/>
    <w:multiLevelType w:val="multilevel"/>
    <w:tmpl w:val="336C2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D33D2F"/>
    <w:multiLevelType w:val="multilevel"/>
    <w:tmpl w:val="00842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50D00F28"/>
    <w:multiLevelType w:val="hybridMultilevel"/>
    <w:tmpl w:val="336865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4AE5EBD"/>
    <w:multiLevelType w:val="hybridMultilevel"/>
    <w:tmpl w:val="7E04C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AD136C"/>
    <w:multiLevelType w:val="hybridMultilevel"/>
    <w:tmpl w:val="B3A2DDC2"/>
    <w:lvl w:ilvl="0" w:tplc="1644865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471C2"/>
    <w:multiLevelType w:val="multilevel"/>
    <w:tmpl w:val="0084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AF50B9"/>
    <w:multiLevelType w:val="hybridMultilevel"/>
    <w:tmpl w:val="9C6A1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70B6A45"/>
    <w:multiLevelType w:val="hybridMultilevel"/>
    <w:tmpl w:val="5706D7E6"/>
    <w:lvl w:ilvl="0" w:tplc="6F882C42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CE7207"/>
    <w:multiLevelType w:val="multilevel"/>
    <w:tmpl w:val="336C2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10"/>
  </w:num>
  <w:num w:numId="5">
    <w:abstractNumId w:val="21"/>
  </w:num>
  <w:num w:numId="6">
    <w:abstractNumId w:val="22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6"/>
  </w:num>
  <w:num w:numId="20">
    <w:abstractNumId w:val="14"/>
  </w:num>
  <w:num w:numId="21">
    <w:abstractNumId w:val="23"/>
  </w:num>
  <w:num w:numId="22">
    <w:abstractNumId w:val="13"/>
  </w:num>
  <w:num w:numId="23">
    <w:abstractNumId w:val="19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22F46"/>
    <w:rsid w:val="0000204E"/>
    <w:rsid w:val="000275ED"/>
    <w:rsid w:val="00035B55"/>
    <w:rsid w:val="00040DD6"/>
    <w:rsid w:val="000724A3"/>
    <w:rsid w:val="0008034B"/>
    <w:rsid w:val="000F5E66"/>
    <w:rsid w:val="001113F5"/>
    <w:rsid w:val="00123D23"/>
    <w:rsid w:val="001305C0"/>
    <w:rsid w:val="00154205"/>
    <w:rsid w:val="00164CEB"/>
    <w:rsid w:val="0019597F"/>
    <w:rsid w:val="001C35B1"/>
    <w:rsid w:val="001E7E89"/>
    <w:rsid w:val="00213213"/>
    <w:rsid w:val="002414C7"/>
    <w:rsid w:val="00281326"/>
    <w:rsid w:val="002A77D5"/>
    <w:rsid w:val="002C26B9"/>
    <w:rsid w:val="002C4A01"/>
    <w:rsid w:val="00302B5D"/>
    <w:rsid w:val="0033495F"/>
    <w:rsid w:val="003567F0"/>
    <w:rsid w:val="00373CDD"/>
    <w:rsid w:val="003761E0"/>
    <w:rsid w:val="003D3E75"/>
    <w:rsid w:val="003E118D"/>
    <w:rsid w:val="00412212"/>
    <w:rsid w:val="00422F46"/>
    <w:rsid w:val="00424C5D"/>
    <w:rsid w:val="00477F0B"/>
    <w:rsid w:val="004C4120"/>
    <w:rsid w:val="004E5B38"/>
    <w:rsid w:val="004F07B0"/>
    <w:rsid w:val="00563684"/>
    <w:rsid w:val="00565084"/>
    <w:rsid w:val="00677FB6"/>
    <w:rsid w:val="0069342C"/>
    <w:rsid w:val="006C6ABB"/>
    <w:rsid w:val="006E13EF"/>
    <w:rsid w:val="007331A7"/>
    <w:rsid w:val="007360AA"/>
    <w:rsid w:val="007D726F"/>
    <w:rsid w:val="007F4E0D"/>
    <w:rsid w:val="00866E3B"/>
    <w:rsid w:val="008E1A26"/>
    <w:rsid w:val="008E246A"/>
    <w:rsid w:val="008F1681"/>
    <w:rsid w:val="008F494B"/>
    <w:rsid w:val="00902F2C"/>
    <w:rsid w:val="009637C2"/>
    <w:rsid w:val="0096599F"/>
    <w:rsid w:val="00982714"/>
    <w:rsid w:val="00993C75"/>
    <w:rsid w:val="009D1606"/>
    <w:rsid w:val="00A16526"/>
    <w:rsid w:val="00A20BE8"/>
    <w:rsid w:val="00A35302"/>
    <w:rsid w:val="00A3531D"/>
    <w:rsid w:val="00A35520"/>
    <w:rsid w:val="00A40AAB"/>
    <w:rsid w:val="00A53746"/>
    <w:rsid w:val="00AC197C"/>
    <w:rsid w:val="00AD1D73"/>
    <w:rsid w:val="00AD6F63"/>
    <w:rsid w:val="00AF4B09"/>
    <w:rsid w:val="00B0414E"/>
    <w:rsid w:val="00B60F2C"/>
    <w:rsid w:val="00B97D68"/>
    <w:rsid w:val="00BA174C"/>
    <w:rsid w:val="00BA3888"/>
    <w:rsid w:val="00BC28F8"/>
    <w:rsid w:val="00BD4B1E"/>
    <w:rsid w:val="00C46DA0"/>
    <w:rsid w:val="00C568ED"/>
    <w:rsid w:val="00C70C18"/>
    <w:rsid w:val="00C70E3A"/>
    <w:rsid w:val="00C8062A"/>
    <w:rsid w:val="00C80BED"/>
    <w:rsid w:val="00C8595C"/>
    <w:rsid w:val="00C94D53"/>
    <w:rsid w:val="00CB6088"/>
    <w:rsid w:val="00CF7C91"/>
    <w:rsid w:val="00D00816"/>
    <w:rsid w:val="00D6790E"/>
    <w:rsid w:val="00DA082E"/>
    <w:rsid w:val="00DA790C"/>
    <w:rsid w:val="00E2774C"/>
    <w:rsid w:val="00E47F27"/>
    <w:rsid w:val="00E552F7"/>
    <w:rsid w:val="00ED02AC"/>
    <w:rsid w:val="00F04F12"/>
    <w:rsid w:val="00F15971"/>
    <w:rsid w:val="00F25BF6"/>
    <w:rsid w:val="00F950FC"/>
    <w:rsid w:val="00FA599D"/>
    <w:rsid w:val="00FB16B4"/>
    <w:rsid w:val="00FD0B61"/>
    <w:rsid w:val="00FD3021"/>
    <w:rsid w:val="00FD3F27"/>
    <w:rsid w:val="00FD5CFB"/>
    <w:rsid w:val="00FF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F6"/>
    <w:pPr>
      <w:spacing w:after="200" w:line="276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locked/>
    <w:rsid w:val="00130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1305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locked/>
    <w:rsid w:val="00E2774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E2774C"/>
    <w:rPr>
      <w:rFonts w:cs="Times New Roman"/>
    </w:rPr>
  </w:style>
  <w:style w:type="paragraph" w:customStyle="1" w:styleId="C1">
    <w:name w:val="C1"/>
    <w:basedOn w:val="a"/>
    <w:uiPriority w:val="99"/>
    <w:rsid w:val="00AF4B09"/>
    <w:pPr>
      <w:spacing w:before="100" w:after="100" w:line="240" w:lineRule="auto"/>
    </w:pPr>
    <w:rPr>
      <w:rFonts w:ascii="Times New Roman" w:hAnsi="Times New Roman" w:cs="Calibri"/>
      <w:sz w:val="24"/>
      <w:szCs w:val="20"/>
      <w:lang w:val="ru-RU" w:eastAsia="ru-RU"/>
    </w:rPr>
  </w:style>
  <w:style w:type="character" w:customStyle="1" w:styleId="C0">
    <w:name w:val="C0"/>
    <w:uiPriority w:val="99"/>
    <w:rsid w:val="00AF4B09"/>
    <w:rPr>
      <w:rFonts w:cs="Times New Roman"/>
    </w:rPr>
  </w:style>
  <w:style w:type="paragraph" w:customStyle="1" w:styleId="Listparagraph">
    <w:name w:val="List paragraph"/>
    <w:basedOn w:val="a"/>
    <w:uiPriority w:val="99"/>
    <w:rsid w:val="00C70C18"/>
    <w:pPr>
      <w:spacing w:after="160" w:line="259" w:lineRule="auto"/>
      <w:ind w:left="720"/>
    </w:pPr>
    <w:rPr>
      <w:rFonts w:cs="Calibri"/>
      <w:szCs w:val="20"/>
      <w:lang w:val="ru-RU"/>
    </w:rPr>
  </w:style>
  <w:style w:type="character" w:styleId="a4">
    <w:name w:val="Hyperlink"/>
    <w:uiPriority w:val="99"/>
    <w:unhideWhenUsed/>
    <w:rsid w:val="001C35B1"/>
    <w:rPr>
      <w:color w:val="0000FF"/>
      <w:u w:val="single"/>
    </w:rPr>
  </w:style>
  <w:style w:type="character" w:styleId="a5">
    <w:name w:val="Emphasis"/>
    <w:qFormat/>
    <w:locked/>
    <w:rsid w:val="000724A3"/>
    <w:rPr>
      <w:i/>
      <w:iCs/>
    </w:rPr>
  </w:style>
  <w:style w:type="character" w:styleId="a6">
    <w:name w:val="FollowedHyperlink"/>
    <w:rsid w:val="00BA3888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1305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customStyle="1" w:styleId="10">
    <w:name w:val="Заголовок 1 Знак"/>
    <w:basedOn w:val="a0"/>
    <w:link w:val="1"/>
    <w:rsid w:val="001305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a7">
    <w:name w:val="header"/>
    <w:basedOn w:val="a"/>
    <w:link w:val="a8"/>
    <w:uiPriority w:val="99"/>
    <w:semiHidden/>
    <w:unhideWhenUsed/>
    <w:rsid w:val="00965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599F"/>
    <w:rPr>
      <w:sz w:val="22"/>
      <w:szCs w:val="22"/>
      <w:lang w:val="uk-UA" w:eastAsia="en-US"/>
    </w:rPr>
  </w:style>
  <w:style w:type="paragraph" w:styleId="a9">
    <w:name w:val="footer"/>
    <w:basedOn w:val="a"/>
    <w:link w:val="aa"/>
    <w:uiPriority w:val="99"/>
    <w:unhideWhenUsed/>
    <w:rsid w:val="00965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99F"/>
    <w:rPr>
      <w:sz w:val="22"/>
      <w:szCs w:val="22"/>
      <w:lang w:val="uk-UA" w:eastAsia="en-US"/>
    </w:rPr>
  </w:style>
  <w:style w:type="paragraph" w:styleId="ab">
    <w:name w:val="Balloon Text"/>
    <w:basedOn w:val="a"/>
    <w:link w:val="ac"/>
    <w:uiPriority w:val="99"/>
    <w:semiHidden/>
    <w:unhideWhenUsed/>
    <w:rsid w:val="00965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599F"/>
    <w:rPr>
      <w:rFonts w:ascii="Tahoma" w:hAnsi="Tahoma" w:cs="Tahoma"/>
      <w:sz w:val="16"/>
      <w:szCs w:val="16"/>
      <w:lang w:val="uk-UA" w:eastAsia="en-US"/>
    </w:rPr>
  </w:style>
  <w:style w:type="paragraph" w:styleId="ad">
    <w:name w:val="List Paragraph"/>
    <w:basedOn w:val="a"/>
    <w:uiPriority w:val="34"/>
    <w:qFormat/>
    <w:rsid w:val="00AD1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F6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locked/>
    <w:rsid w:val="00E2774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E2774C"/>
    <w:rPr>
      <w:rFonts w:cs="Times New Roman"/>
    </w:rPr>
  </w:style>
  <w:style w:type="paragraph" w:customStyle="1" w:styleId="C1">
    <w:name w:val="C1"/>
    <w:basedOn w:val="a"/>
    <w:uiPriority w:val="99"/>
    <w:rsid w:val="00AF4B09"/>
    <w:pPr>
      <w:spacing w:before="100" w:after="100" w:line="240" w:lineRule="auto"/>
    </w:pPr>
    <w:rPr>
      <w:rFonts w:ascii="Times New Roman" w:hAnsi="Times New Roman" w:cs="Calibri"/>
      <w:sz w:val="24"/>
      <w:szCs w:val="20"/>
      <w:lang w:val="ru-RU" w:eastAsia="ru-RU"/>
    </w:rPr>
  </w:style>
  <w:style w:type="character" w:customStyle="1" w:styleId="C0">
    <w:name w:val="C0"/>
    <w:uiPriority w:val="99"/>
    <w:rsid w:val="00AF4B09"/>
    <w:rPr>
      <w:rFonts w:cs="Times New Roman"/>
    </w:rPr>
  </w:style>
  <w:style w:type="paragraph" w:customStyle="1" w:styleId="Listparagraph">
    <w:name w:val="List paragraph"/>
    <w:basedOn w:val="a"/>
    <w:uiPriority w:val="99"/>
    <w:rsid w:val="00C70C18"/>
    <w:pPr>
      <w:spacing w:after="160" w:line="259" w:lineRule="auto"/>
      <w:ind w:left="720"/>
    </w:pPr>
    <w:rPr>
      <w:rFonts w:cs="Calibri"/>
      <w:szCs w:val="20"/>
      <w:lang w:val="ru-RU"/>
    </w:rPr>
  </w:style>
  <w:style w:type="character" w:styleId="a4">
    <w:name w:val="Hyperlink"/>
    <w:uiPriority w:val="99"/>
    <w:unhideWhenUsed/>
    <w:rsid w:val="001C35B1"/>
    <w:rPr>
      <w:color w:val="0000FF"/>
      <w:u w:val="single"/>
    </w:rPr>
  </w:style>
  <w:style w:type="character" w:styleId="a5">
    <w:name w:val="Emphasis"/>
    <w:qFormat/>
    <w:locked/>
    <w:rsid w:val="000724A3"/>
    <w:rPr>
      <w:i/>
      <w:iCs/>
    </w:rPr>
  </w:style>
  <w:style w:type="character" w:styleId="a6">
    <w:name w:val="FollowedHyperlink"/>
    <w:rsid w:val="00BA388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4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6;&#1090;&#1082;&#1088;&#1099;&#1090;&#1099;&#1081;&#1091;&#1088;&#1086;&#1082;.&#1088;&#1092;/&#1089;&#1090;&#1072;&#1090;&#1100;&#1080;/551704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86;&#1090;&#1082;&#1088;&#1086;&#1081;%20&#1089;&#1074;&#1086;&#1077;%20&#1089;&#1077;&#1088;&#1076;&#1094;&#1077;%20&#1076;&#1083;&#1103;%20&#1076;&#1086;&#1073;&#1088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EE7A4-7C89-44F1-9610-E40CBC90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открой свое сердце для доброты.dotx</Template>
  <TotalTime>46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Home</Company>
  <LinksUpToDate>false</LinksUpToDate>
  <CharactersWithSpaces>10278</CharactersWithSpaces>
  <SharedDoc>false</SharedDoc>
  <HLinks>
    <vt:vector size="36" baseType="variant">
      <vt:variant>
        <vt:i4>5570567</vt:i4>
      </vt:variant>
      <vt:variant>
        <vt:i4>15</vt:i4>
      </vt:variant>
      <vt:variant>
        <vt:i4>0</vt:i4>
      </vt:variant>
      <vt:variant>
        <vt:i4>5</vt:i4>
      </vt:variant>
      <vt:variant>
        <vt:lpwstr>https://www.passion.ru/psy/po-dusham/semya-i-karera-kak-ugnatsya-za-dvumya-zaycami-48828.htm</vt:lpwstr>
      </vt:variant>
      <vt:variant>
        <vt:lpwstr/>
      </vt:variant>
      <vt:variant>
        <vt:i4>4194391</vt:i4>
      </vt:variant>
      <vt:variant>
        <vt:i4>12</vt:i4>
      </vt:variant>
      <vt:variant>
        <vt:i4>0</vt:i4>
      </vt:variant>
      <vt:variant>
        <vt:i4>5</vt:i4>
      </vt:variant>
      <vt:variant>
        <vt:lpwstr>https://www.passion.ru/psy/lichnostnyy-rost/pomogat-lyudyam-11-prichin-stat-volonterom-156162.htm</vt:lpwstr>
      </vt:variant>
      <vt:variant>
        <vt:lpwstr/>
      </vt:variant>
      <vt:variant>
        <vt:i4>4980741</vt:i4>
      </vt:variant>
      <vt:variant>
        <vt:i4>9</vt:i4>
      </vt:variant>
      <vt:variant>
        <vt:i4>0</vt:i4>
      </vt:variant>
      <vt:variant>
        <vt:i4>5</vt:i4>
      </vt:variant>
      <vt:variant>
        <vt:lpwstr>https://www.passion.ru/dosug/aktivnyy-otdyh/5-luchshih-lagerey-za-rubezhom-78453.htm</vt:lpwstr>
      </vt:variant>
      <vt:variant>
        <vt:lpwstr/>
      </vt:variant>
      <vt:variant>
        <vt:i4>786507</vt:i4>
      </vt:variant>
      <vt:variant>
        <vt:i4>6</vt:i4>
      </vt:variant>
      <vt:variant>
        <vt:i4>0</vt:i4>
      </vt:variant>
      <vt:variant>
        <vt:i4>5</vt:i4>
      </vt:variant>
      <vt:variant>
        <vt:lpwstr>https://m.vk.com/away.php?to=http%3A%2F%2Fyoutu.be%2FT-BdcncPvPk</vt:lpwstr>
      </vt:variant>
      <vt:variant>
        <vt:lpwstr/>
      </vt:variant>
      <vt:variant>
        <vt:i4>1835113</vt:i4>
      </vt:variant>
      <vt:variant>
        <vt:i4>3</vt:i4>
      </vt:variant>
      <vt:variant>
        <vt:i4>0</vt:i4>
      </vt:variant>
      <vt:variant>
        <vt:i4>5</vt:i4>
      </vt:variant>
      <vt:variant>
        <vt:lpwstr>http://открытыйурок.рф/статьи/551704/</vt:lpwstr>
      </vt:variant>
      <vt:variant>
        <vt:lpwstr/>
      </vt:variant>
      <vt:variant>
        <vt:i4>2293799</vt:i4>
      </vt:variant>
      <vt:variant>
        <vt:i4>0</vt:i4>
      </vt:variant>
      <vt:variant>
        <vt:i4>0</vt:i4>
      </vt:variant>
      <vt:variant>
        <vt:i4>5</vt:i4>
      </vt:variant>
      <vt:variant>
        <vt:lpwstr>http://gifl1949.ru/index.php/institute/columns-4/item/85-добровольческое-движение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AdmSv</cp:lastModifiedBy>
  <cp:revision>11</cp:revision>
  <dcterms:created xsi:type="dcterms:W3CDTF">2017-11-29T20:13:00Z</dcterms:created>
  <dcterms:modified xsi:type="dcterms:W3CDTF">2022-12-20T08:49:00Z</dcterms:modified>
</cp:coreProperties>
</file>